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59486" w14:textId="2CAC7144" w:rsidR="00F67398" w:rsidRPr="00F67398" w:rsidRDefault="00F67398" w:rsidP="00F6739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sidR="001B0749">
        <w:rPr>
          <w:rFonts w:ascii="Arial" w:hAnsi="Arial"/>
          <w:b/>
          <w:noProof/>
          <w:sz w:val="24"/>
          <w:lang w:val="en-US"/>
        </w:rPr>
        <w:t>8</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t>R4-2</w:t>
      </w:r>
      <w:bookmarkStart w:id="1" w:name="_GoBack"/>
      <w:bookmarkEnd w:id="1"/>
      <w:r w:rsidR="003E4FE1">
        <w:rPr>
          <w:rFonts w:ascii="Arial" w:hAnsi="Arial"/>
          <w:b/>
          <w:noProof/>
          <w:sz w:val="24"/>
          <w:lang w:val="en-US"/>
        </w:rPr>
        <w:t>101929</w:t>
      </w:r>
    </w:p>
    <w:p w14:paraId="14AFC913" w14:textId="591FC10E" w:rsidR="00E61EB7" w:rsidRDefault="00F67398" w:rsidP="00F6739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6A7F19">
        <w:rPr>
          <w:rFonts w:ascii="Arial" w:hAnsi="Arial"/>
          <w:b/>
          <w:noProof/>
          <w:sz w:val="24"/>
          <w:lang w:val="en-US"/>
        </w:rPr>
        <w:t xml:space="preserve">January </w:t>
      </w:r>
      <w:r w:rsidR="007143D1">
        <w:rPr>
          <w:rFonts w:ascii="Arial" w:hAnsi="Arial"/>
          <w:b/>
          <w:noProof/>
          <w:sz w:val="24"/>
          <w:lang w:val="en-US"/>
        </w:rPr>
        <w:t>25</w:t>
      </w:r>
      <w:r w:rsidR="006A7F19" w:rsidRPr="006A7F19">
        <w:rPr>
          <w:rFonts w:ascii="Arial" w:hAnsi="Arial"/>
          <w:b/>
          <w:noProof/>
          <w:sz w:val="24"/>
          <w:vertAlign w:val="superscript"/>
          <w:lang w:val="en-US"/>
        </w:rPr>
        <w:t>th</w:t>
      </w:r>
      <w:r w:rsidR="00516441" w:rsidRPr="00516441">
        <w:rPr>
          <w:rFonts w:ascii="Arial" w:hAnsi="Arial"/>
          <w:b/>
          <w:noProof/>
          <w:sz w:val="24"/>
          <w:lang w:val="en-US"/>
        </w:rPr>
        <w:t xml:space="preserve"> – </w:t>
      </w:r>
      <w:r w:rsidR="006A7F19">
        <w:rPr>
          <w:rFonts w:ascii="Arial" w:hAnsi="Arial"/>
          <w:b/>
          <w:noProof/>
          <w:sz w:val="24"/>
          <w:lang w:val="en-US"/>
        </w:rPr>
        <w:t>2</w:t>
      </w:r>
      <w:r w:rsidR="006A7F19" w:rsidRPr="006A7F19">
        <w:rPr>
          <w:rFonts w:ascii="Arial" w:hAnsi="Arial"/>
          <w:b/>
          <w:noProof/>
          <w:sz w:val="24"/>
          <w:vertAlign w:val="superscript"/>
          <w:lang w:val="en-US"/>
        </w:rPr>
        <w:t>nd</w:t>
      </w:r>
      <w:r w:rsidR="006A7F19">
        <w:rPr>
          <w:rFonts w:ascii="Arial" w:hAnsi="Arial"/>
          <w:b/>
          <w:noProof/>
          <w:sz w:val="24"/>
          <w:lang w:val="en-US"/>
        </w:rPr>
        <w:t xml:space="preserve"> February</w:t>
      </w:r>
      <w:r w:rsidR="00516441" w:rsidRPr="00516441">
        <w:rPr>
          <w:rFonts w:ascii="Arial" w:hAnsi="Arial"/>
          <w:b/>
          <w:noProof/>
          <w:sz w:val="24"/>
          <w:lang w:val="en-US"/>
        </w:rPr>
        <w:t xml:space="preserve"> 202</w:t>
      </w:r>
      <w:r w:rsidR="006A7F19">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C754E9D" w14:textId="05790185" w:rsidR="00C07EE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r w:rsidR="002F3956" w:rsidRPr="00A972DA">
        <w:rPr>
          <w:rFonts w:ascii="Arial" w:hAnsi="Arial" w:cs="Arial"/>
          <w:bCs/>
          <w:lang w:val="en-US"/>
        </w:rPr>
        <w:t xml:space="preserve">Work plan for </w:t>
      </w:r>
      <w:bookmarkStart w:id="2" w:name="_Hlk61435328"/>
      <w:r w:rsidR="002F3956" w:rsidRPr="00A972DA">
        <w:rPr>
          <w:rFonts w:ascii="Arial" w:hAnsi="Arial" w:cs="Arial"/>
          <w:bCs/>
          <w:lang w:val="en-US"/>
        </w:rPr>
        <w:t>Introduction of lower 6GHz NR unlicensed operation for Europe</w:t>
      </w:r>
      <w:bookmarkEnd w:id="2"/>
    </w:p>
    <w:p w14:paraId="0AD5CA5A" w14:textId="3802B179"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2F3956">
        <w:rPr>
          <w:rFonts w:ascii="Arial" w:hAnsi="Arial" w:cs="Arial"/>
          <w:bCs/>
          <w:lang w:val="en-US"/>
        </w:rPr>
        <w:t>9</w:t>
      </w:r>
      <w:r w:rsidR="00E022CB" w:rsidRPr="00E022CB">
        <w:rPr>
          <w:rFonts w:ascii="Arial" w:hAnsi="Arial" w:cs="Arial"/>
          <w:bCs/>
          <w:lang w:val="en-US"/>
        </w:rPr>
        <w:t>.</w:t>
      </w:r>
      <w:r w:rsidR="002F3956">
        <w:rPr>
          <w:rFonts w:ascii="Arial" w:hAnsi="Arial" w:cs="Arial"/>
          <w:bCs/>
          <w:lang w:val="en-US"/>
        </w:rPr>
        <w:t>35</w:t>
      </w:r>
      <w:r w:rsidR="00012D5C">
        <w:rPr>
          <w:rFonts w:ascii="Arial" w:hAnsi="Arial" w:cs="Arial"/>
          <w:lang w:val="en-US"/>
        </w:rPr>
        <w:t>.</w:t>
      </w:r>
      <w:r w:rsidR="00E022CB">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48675B9" w14:textId="77777777" w:rsidR="00904C26" w:rsidRDefault="00904C26" w:rsidP="00904C26">
      <w:pPr>
        <w:rPr>
          <w:lang w:val="en-US"/>
        </w:rPr>
      </w:pPr>
    </w:p>
    <w:p w14:paraId="155F2F2C" w14:textId="77777777" w:rsidR="00904C26" w:rsidRDefault="00904C26" w:rsidP="00904C26">
      <w:pPr>
        <w:pStyle w:val="Heading1"/>
        <w:numPr>
          <w:ilvl w:val="0"/>
          <w:numId w:val="19"/>
        </w:numPr>
        <w:rPr>
          <w:lang w:val="en-US"/>
        </w:rPr>
      </w:pPr>
      <w:r w:rsidRPr="00A51BCB">
        <w:rPr>
          <w:lang w:val="en-US"/>
        </w:rPr>
        <w:t>Introduction</w:t>
      </w:r>
    </w:p>
    <w:p w14:paraId="434012C8" w14:textId="66F9673D" w:rsidR="00452D10" w:rsidRDefault="00452D10" w:rsidP="00452D10">
      <w:r>
        <w:t xml:space="preserve">In RAN#90 </w:t>
      </w:r>
      <w:r w:rsidRPr="005F4585">
        <w:rPr>
          <w:lang w:val="en-US"/>
        </w:rPr>
        <w:t>WID on introduction of lower 6GHz NR unlicensed operation for Europe</w:t>
      </w:r>
      <w:r>
        <w:t xml:space="preserve"> [1]. Objectives of the WI are:</w:t>
      </w:r>
    </w:p>
    <w:p w14:paraId="46FFC736" w14:textId="77777777" w:rsidR="003C4288" w:rsidRDefault="003C4288" w:rsidP="003C4288">
      <w:pPr>
        <w:pStyle w:val="a2"/>
        <w:spacing w:after="0"/>
      </w:pPr>
      <w:r>
        <w:t>The objectives of the core part work item are:</w:t>
      </w:r>
    </w:p>
    <w:p w14:paraId="5D8A4825" w14:textId="77777777" w:rsidR="003C4288" w:rsidRDefault="003C4288" w:rsidP="003C4288">
      <w:pPr>
        <w:pStyle w:val="ListParagraph"/>
        <w:numPr>
          <w:ilvl w:val="0"/>
          <w:numId w:val="36"/>
        </w:numPr>
        <w:spacing w:after="0"/>
        <w:textAlignment w:val="auto"/>
      </w:pPr>
      <w:bookmarkStart w:id="3" w:name="OLE_LINK3"/>
      <w:r>
        <w:t>D</w:t>
      </w:r>
      <w:r w:rsidRPr="00662E13">
        <w:t>epending on the details of the European regulatory requirements</w:t>
      </w:r>
      <w:r>
        <w:t>,</w:t>
      </w:r>
      <w:r w:rsidRPr="00662E13">
        <w:t xml:space="preserve"> </w:t>
      </w:r>
      <w:r>
        <w:t xml:space="preserve">determine whether they are best handled by relevant updates (if any) of band n96 or whether a new band is needed. </w:t>
      </w:r>
    </w:p>
    <w:p w14:paraId="1CFE9201" w14:textId="77777777" w:rsidR="003C4288" w:rsidRDefault="003C4288" w:rsidP="003C4288">
      <w:pPr>
        <w:pStyle w:val="ListParagraph"/>
        <w:numPr>
          <w:ilvl w:val="1"/>
          <w:numId w:val="36"/>
        </w:numPr>
        <w:spacing w:after="0"/>
        <w:textAlignment w:val="auto"/>
      </w:pPr>
      <w:r>
        <w:t>If a new band is needed, determine the band plan for unlicensed operation in the range 5945-6425 MHz</w:t>
      </w:r>
    </w:p>
    <w:bookmarkEnd w:id="3"/>
    <w:p w14:paraId="6D33ECAE" w14:textId="77777777" w:rsidR="003C4288" w:rsidRDefault="003C4288" w:rsidP="003C4288">
      <w:pPr>
        <w:pStyle w:val="ListParagraph"/>
        <w:numPr>
          <w:ilvl w:val="0"/>
          <w:numId w:val="36"/>
        </w:numPr>
        <w:spacing w:after="0"/>
        <w:textAlignment w:val="auto"/>
      </w:pPr>
      <w:r>
        <w:t xml:space="preserve">Define or update (if needed) system parameters </w:t>
      </w:r>
      <w:r w:rsidRPr="00C74EA3">
        <w:rPr>
          <w:snapToGrid w:val="0"/>
          <w:lang w:eastAsia="ja-JP"/>
        </w:rPr>
        <w:t>such as channel bandwidths and channel arrangements</w:t>
      </w:r>
    </w:p>
    <w:p w14:paraId="7C0BB183" w14:textId="77777777" w:rsidR="003C4288" w:rsidRDefault="003C4288" w:rsidP="003C4288">
      <w:pPr>
        <w:pStyle w:val="ListParagraph"/>
        <w:numPr>
          <w:ilvl w:val="0"/>
          <w:numId w:val="36"/>
        </w:numPr>
        <w:spacing w:after="0"/>
        <w:textAlignment w:val="auto"/>
      </w:pPr>
      <w:r>
        <w:t>Define or update (if needed) transmitter and receiver characteristics requirements for the UE</w:t>
      </w:r>
    </w:p>
    <w:p w14:paraId="67A5FAC7" w14:textId="77777777" w:rsidR="003C4288" w:rsidRDefault="003C4288" w:rsidP="003C4288">
      <w:pPr>
        <w:pStyle w:val="ListParagraph"/>
        <w:numPr>
          <w:ilvl w:val="0"/>
          <w:numId w:val="36"/>
        </w:numPr>
        <w:spacing w:after="0"/>
        <w:textAlignment w:val="auto"/>
      </w:pPr>
      <w:r>
        <w:t>Define or update (if needed) transmitter and receiver characteristics requirements for the BS</w:t>
      </w:r>
    </w:p>
    <w:p w14:paraId="08FA8F71" w14:textId="3E826A6E" w:rsidR="00452D10" w:rsidRDefault="00452D10" w:rsidP="00452D10"/>
    <w:p w14:paraId="78B42529" w14:textId="77777777" w:rsidR="00A844C6" w:rsidRDefault="00AE6949" w:rsidP="00AE6949">
      <w:pPr>
        <w:spacing w:after="0"/>
      </w:pPr>
      <w:r>
        <w:t>The objective of the performance part work item is</w:t>
      </w:r>
      <w:r w:rsidR="00A844C6">
        <w:t>:</w:t>
      </w:r>
    </w:p>
    <w:p w14:paraId="3ED14AE8" w14:textId="15BE112E" w:rsidR="00AE6949" w:rsidRPr="005E32E5" w:rsidRDefault="00A844C6" w:rsidP="00A844C6">
      <w:pPr>
        <w:pStyle w:val="ListParagraph"/>
        <w:numPr>
          <w:ilvl w:val="0"/>
          <w:numId w:val="39"/>
        </w:numPr>
        <w:spacing w:after="0"/>
      </w:pPr>
      <w:r>
        <w:t>D</w:t>
      </w:r>
      <w:r w:rsidR="00AE6949">
        <w:t>efine or update (if needed) conformance requirements for BS testing.</w:t>
      </w:r>
    </w:p>
    <w:p w14:paraId="6D9BD355" w14:textId="77777777" w:rsidR="00A844C6" w:rsidRDefault="00A844C6" w:rsidP="00AE6949">
      <w:pPr>
        <w:spacing w:after="0"/>
      </w:pPr>
    </w:p>
    <w:p w14:paraId="7E338DC1" w14:textId="37A5C5A3" w:rsidR="00AE6949" w:rsidRPr="005E32E5" w:rsidRDefault="00AE6949" w:rsidP="00AE6949">
      <w:pPr>
        <w:spacing w:after="0"/>
        <w:rPr>
          <w:bCs/>
          <w:lang w:val="en-US"/>
        </w:rPr>
      </w:pPr>
      <w:r>
        <w:t>Changes are to be made in a release-independent manner.</w:t>
      </w:r>
    </w:p>
    <w:p w14:paraId="3B740F29" w14:textId="0C1D633E" w:rsidR="001F3972" w:rsidRDefault="00452D10" w:rsidP="00452D10">
      <w:pPr>
        <w:pStyle w:val="Heading1"/>
        <w:numPr>
          <w:ilvl w:val="0"/>
          <w:numId w:val="19"/>
        </w:numPr>
        <w:ind w:left="851" w:hanging="851"/>
      </w:pPr>
      <w:r>
        <w:t xml:space="preserve"> </w:t>
      </w:r>
      <w:r w:rsidR="002D3A3C">
        <w:t>Work Plan</w:t>
      </w:r>
    </w:p>
    <w:p w14:paraId="72D29A07" w14:textId="0F8B77F6" w:rsidR="00D475BD" w:rsidRDefault="002B226F" w:rsidP="002D3A3C">
      <w:pPr>
        <w:overflowPunct/>
        <w:autoSpaceDE/>
        <w:adjustRightInd/>
        <w:ind w:leftChars="20" w:left="40"/>
        <w:jc w:val="both"/>
        <w:rPr>
          <w:rFonts w:eastAsia="SimSun"/>
          <w:szCs w:val="22"/>
          <w:lang w:eastAsia="zh-CN"/>
        </w:rPr>
      </w:pPr>
      <w:r>
        <w:rPr>
          <w:rFonts w:eastAsia="SimSun"/>
          <w:szCs w:val="22"/>
          <w:lang w:eastAsia="zh-CN"/>
        </w:rPr>
        <w:t xml:space="preserve">According to the </w:t>
      </w:r>
      <w:r w:rsidR="00D475BD">
        <w:rPr>
          <w:rFonts w:eastAsia="SimSun"/>
          <w:szCs w:val="22"/>
          <w:lang w:eastAsia="zh-CN"/>
        </w:rPr>
        <w:t xml:space="preserve">approved </w:t>
      </w:r>
      <w:r w:rsidR="00911D25">
        <w:rPr>
          <w:rFonts w:eastAsia="SimSun"/>
          <w:szCs w:val="22"/>
          <w:lang w:eastAsia="zh-CN"/>
        </w:rPr>
        <w:t xml:space="preserve">TU request the </w:t>
      </w:r>
      <w:r w:rsidR="00911D25">
        <w:rPr>
          <w:szCs w:val="22"/>
          <w:lang w:eastAsia="ja-JP"/>
        </w:rPr>
        <w:t>planned</w:t>
      </w:r>
      <w:r w:rsidR="00911D25">
        <w:rPr>
          <w:rFonts w:eastAsia="SimSun"/>
          <w:szCs w:val="22"/>
          <w:lang w:eastAsia="zh-CN"/>
        </w:rPr>
        <w:t xml:space="preserve"> </w:t>
      </w:r>
      <w:r w:rsidR="00911D25">
        <w:rPr>
          <w:szCs w:val="22"/>
          <w:lang w:eastAsia="ja-JP"/>
        </w:rPr>
        <w:t>completion date</w:t>
      </w:r>
      <w:r w:rsidR="00911D25">
        <w:rPr>
          <w:rFonts w:eastAsia="SimSun"/>
          <w:szCs w:val="22"/>
          <w:lang w:eastAsia="zh-CN"/>
        </w:rPr>
        <w:t xml:space="preserve"> will be</w:t>
      </w:r>
      <w:r w:rsidR="00911D25">
        <w:rPr>
          <w:szCs w:val="22"/>
          <w:lang w:eastAsia="ja-JP"/>
        </w:rPr>
        <w:t xml:space="preserve"> </w:t>
      </w:r>
      <w:r w:rsidR="00911D25">
        <w:rPr>
          <w:rFonts w:eastAsia="SimSun" w:cs="Arial"/>
          <w:lang w:eastAsia="zh-CN"/>
        </w:rPr>
        <w:t>Jun.</w:t>
      </w:r>
      <w:r w:rsidR="00911D25">
        <w:rPr>
          <w:szCs w:val="22"/>
          <w:lang w:eastAsia="ja-JP"/>
        </w:rPr>
        <w:t xml:space="preserve"> 20</w:t>
      </w:r>
      <w:r w:rsidR="00911D25">
        <w:rPr>
          <w:rFonts w:eastAsia="SimSun"/>
          <w:szCs w:val="22"/>
          <w:lang w:eastAsia="zh-CN"/>
        </w:rPr>
        <w:t>2</w:t>
      </w:r>
      <w:r w:rsidR="00414292">
        <w:rPr>
          <w:rFonts w:eastAsia="SimSun"/>
          <w:szCs w:val="22"/>
          <w:lang w:eastAsia="zh-CN"/>
        </w:rPr>
        <w:t>1</w:t>
      </w:r>
      <w:r w:rsidR="00911D25">
        <w:rPr>
          <w:szCs w:val="22"/>
          <w:lang w:eastAsia="ja-JP"/>
        </w:rPr>
        <w:t xml:space="preserve"> </w:t>
      </w:r>
      <w:r w:rsidR="00911D25">
        <w:rPr>
          <w:rFonts w:eastAsia="SimSun"/>
          <w:szCs w:val="22"/>
          <w:lang w:eastAsia="zh-CN"/>
        </w:rPr>
        <w:t>for RF core part</w:t>
      </w:r>
      <w:r w:rsidR="00911D25">
        <w:rPr>
          <w:szCs w:val="22"/>
          <w:lang w:eastAsia="ja-JP"/>
        </w:rPr>
        <w:t xml:space="preserve"> </w:t>
      </w:r>
      <w:r w:rsidR="00911D25">
        <w:rPr>
          <w:rFonts w:eastAsia="SimSun"/>
          <w:szCs w:val="22"/>
          <w:lang w:eastAsia="zh-CN"/>
        </w:rPr>
        <w:t xml:space="preserve">and </w:t>
      </w:r>
      <w:r w:rsidR="00802DB7">
        <w:rPr>
          <w:rFonts w:eastAsia="SimSun"/>
          <w:szCs w:val="22"/>
          <w:lang w:eastAsia="zh-CN"/>
        </w:rPr>
        <w:t xml:space="preserve">Sep. </w:t>
      </w:r>
      <w:r w:rsidR="00414292">
        <w:rPr>
          <w:rFonts w:eastAsia="SimSun"/>
          <w:szCs w:val="22"/>
          <w:lang w:eastAsia="zh-CN"/>
        </w:rPr>
        <w:t>20</w:t>
      </w:r>
      <w:r w:rsidR="00802DB7">
        <w:rPr>
          <w:rFonts w:eastAsia="SimSun"/>
          <w:szCs w:val="22"/>
          <w:lang w:eastAsia="zh-CN"/>
        </w:rPr>
        <w:t>21</w:t>
      </w:r>
      <w:r w:rsidR="00414292">
        <w:rPr>
          <w:rFonts w:eastAsia="SimSun"/>
          <w:szCs w:val="22"/>
          <w:lang w:eastAsia="zh-CN"/>
        </w:rPr>
        <w:t xml:space="preserve"> </w:t>
      </w:r>
      <w:r w:rsidR="00911D25">
        <w:rPr>
          <w:rFonts w:eastAsia="SimSun"/>
          <w:szCs w:val="22"/>
          <w:lang w:eastAsia="zh-CN"/>
        </w:rPr>
        <w:t xml:space="preserve">performance part </w:t>
      </w:r>
      <w:r w:rsidR="00414292">
        <w:rPr>
          <w:rFonts w:eastAsia="SimSun"/>
          <w:szCs w:val="22"/>
          <w:lang w:eastAsia="zh-CN"/>
        </w:rPr>
        <w:t>as shown below</w:t>
      </w:r>
      <w:r w:rsidR="005B5484">
        <w:rPr>
          <w:rFonts w:eastAsia="SimSun"/>
          <w:szCs w:val="22"/>
          <w:lang w:eastAsia="zh-CN"/>
        </w:rPr>
        <w:t xml:space="preserve"> [1]</w:t>
      </w:r>
      <w:r w:rsidR="00911D25">
        <w:rPr>
          <w:szCs w:val="22"/>
          <w:lang w:eastAsia="ja-JP"/>
        </w:rPr>
        <w:t>.</w:t>
      </w:r>
    </w:p>
    <w:p w14:paraId="09CBC898" w14:textId="3FD1CE87" w:rsidR="00D475BD" w:rsidRDefault="00C07086" w:rsidP="002D3A3C">
      <w:pPr>
        <w:overflowPunct/>
        <w:autoSpaceDE/>
        <w:adjustRightInd/>
        <w:ind w:leftChars="20" w:left="40"/>
        <w:jc w:val="both"/>
        <w:rPr>
          <w:rFonts w:eastAsia="SimSun"/>
          <w:szCs w:val="22"/>
          <w:lang w:eastAsia="zh-CN"/>
        </w:rPr>
      </w:pPr>
      <w:r>
        <w:rPr>
          <w:noProof/>
        </w:rPr>
        <w:drawing>
          <wp:inline distT="0" distB="0" distL="0" distR="0" wp14:anchorId="6EECF033" wp14:editId="4899BAA7">
            <wp:extent cx="6115685" cy="1775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775460"/>
                    </a:xfrm>
                    <a:prstGeom prst="rect">
                      <a:avLst/>
                    </a:prstGeom>
                  </pic:spPr>
                </pic:pic>
              </a:graphicData>
            </a:graphic>
          </wp:inline>
        </w:drawing>
      </w:r>
    </w:p>
    <w:p w14:paraId="1330BCAE" w14:textId="40F78362" w:rsidR="00786E1A" w:rsidRDefault="00414292" w:rsidP="00786E1A">
      <w:pPr>
        <w:overflowPunct/>
        <w:autoSpaceDE/>
        <w:adjustRightInd/>
        <w:ind w:leftChars="20" w:left="40"/>
        <w:jc w:val="both"/>
        <w:rPr>
          <w:szCs w:val="22"/>
          <w:lang w:eastAsia="ja-JP"/>
        </w:rPr>
      </w:pPr>
      <w:r>
        <w:rPr>
          <w:rFonts w:eastAsia="SimSun"/>
          <w:szCs w:val="22"/>
          <w:lang w:eastAsia="zh-CN"/>
        </w:rPr>
        <w:t xml:space="preserve">Given the plan above </w:t>
      </w:r>
      <w:r w:rsidR="00551CE8">
        <w:rPr>
          <w:rFonts w:eastAsia="SimSun"/>
          <w:szCs w:val="22"/>
          <w:lang w:eastAsia="zh-CN"/>
        </w:rPr>
        <w:t xml:space="preserve">the RF core part will have </w:t>
      </w:r>
      <w:r w:rsidR="00D458BE">
        <w:rPr>
          <w:rFonts w:eastAsia="SimSun"/>
          <w:szCs w:val="22"/>
          <w:lang w:eastAsia="zh-CN"/>
        </w:rPr>
        <w:t xml:space="preserve">3 meetings while the performance part will have 2 meetings. </w:t>
      </w:r>
    </w:p>
    <w:p w14:paraId="7CB26B86" w14:textId="28FB6C79" w:rsidR="002D3A3C" w:rsidRDefault="002D3A3C" w:rsidP="002D3A3C">
      <w:pPr>
        <w:overflowPunct/>
        <w:autoSpaceDE/>
        <w:adjustRightInd/>
        <w:ind w:leftChars="20" w:left="40"/>
        <w:jc w:val="both"/>
        <w:rPr>
          <w:rFonts w:eastAsia="SimSun"/>
          <w:szCs w:val="22"/>
          <w:lang w:eastAsia="zh-CN"/>
        </w:rPr>
      </w:pPr>
      <w:r>
        <w:rPr>
          <w:szCs w:val="22"/>
          <w:lang w:eastAsia="ja-JP"/>
        </w:rPr>
        <w:t xml:space="preserve">Below is a plan for </w:t>
      </w:r>
      <w:r>
        <w:rPr>
          <w:rFonts w:eastAsia="SimSun"/>
          <w:szCs w:val="22"/>
          <w:lang w:eastAsia="zh-CN"/>
        </w:rPr>
        <w:t xml:space="preserve">the </w:t>
      </w:r>
      <w:r w:rsidR="00786E1A">
        <w:rPr>
          <w:rFonts w:eastAsia="SimSun"/>
          <w:szCs w:val="22"/>
          <w:lang w:eastAsia="zh-CN"/>
        </w:rPr>
        <w:t>RAN4 WG Meetings</w:t>
      </w:r>
      <w:r>
        <w:rPr>
          <w:szCs w:val="22"/>
          <w:lang w:eastAsia="ja-JP"/>
        </w:rPr>
        <w:t>:</w:t>
      </w:r>
      <w:r>
        <w:rPr>
          <w:rFonts w:eastAsia="SimSun"/>
          <w:szCs w:val="22"/>
          <w:lang w:eastAsia="zh-CN"/>
        </w:rPr>
        <w:t xml:space="preserve"> </w:t>
      </w:r>
    </w:p>
    <w:p w14:paraId="63D3DFB9" w14:textId="692099FA" w:rsidR="002D3A3C" w:rsidRDefault="002D3A3C" w:rsidP="002D3A3C">
      <w:pPr>
        <w:numPr>
          <w:ilvl w:val="0"/>
          <w:numId w:val="37"/>
        </w:numPr>
        <w:overflowPunct/>
        <w:autoSpaceDE/>
        <w:adjustRightInd/>
        <w:spacing w:after="120"/>
        <w:ind w:leftChars="160" w:left="680"/>
        <w:jc w:val="both"/>
        <w:textAlignment w:val="auto"/>
        <w:rPr>
          <w:szCs w:val="22"/>
          <w:lang w:eastAsia="ja-JP"/>
        </w:rPr>
      </w:pPr>
      <w:r>
        <w:rPr>
          <w:rFonts w:eastAsia="Arial"/>
          <w:szCs w:val="22"/>
          <w:lang w:eastAsia="ja-JP"/>
        </w:rPr>
        <w:t>3GPP RAN4#9</w:t>
      </w:r>
      <w:r w:rsidR="00786E1A">
        <w:rPr>
          <w:rFonts w:eastAsia="SimSun"/>
          <w:szCs w:val="22"/>
          <w:lang w:eastAsia="zh-CN"/>
        </w:rPr>
        <w:t>8</w:t>
      </w:r>
      <w:r>
        <w:rPr>
          <w:rFonts w:eastAsia="SimSun"/>
          <w:szCs w:val="22"/>
          <w:lang w:eastAsia="zh-CN"/>
        </w:rPr>
        <w:t>-e</w:t>
      </w:r>
      <w:r>
        <w:rPr>
          <w:rFonts w:eastAsia="Arial"/>
          <w:szCs w:val="22"/>
          <w:lang w:eastAsia="ja-JP"/>
        </w:rPr>
        <w:t xml:space="preserve"> </w:t>
      </w:r>
      <w:r>
        <w:rPr>
          <w:szCs w:val="22"/>
          <w:lang w:eastAsia="ja-JP"/>
        </w:rPr>
        <w:t>(</w:t>
      </w:r>
      <w:r w:rsidR="00786E1A">
        <w:rPr>
          <w:rFonts w:eastAsia="SimSun"/>
          <w:szCs w:val="22"/>
          <w:lang w:eastAsia="zh-CN"/>
        </w:rPr>
        <w:t>Jan</w:t>
      </w:r>
      <w:r>
        <w:rPr>
          <w:rFonts w:eastAsia="SimSun"/>
          <w:szCs w:val="22"/>
          <w:lang w:eastAsia="zh-CN"/>
        </w:rPr>
        <w:t>.</w:t>
      </w:r>
      <w:r>
        <w:rPr>
          <w:szCs w:val="22"/>
          <w:lang w:eastAsia="ja-JP"/>
        </w:rPr>
        <w:t xml:space="preserve"> 20</w:t>
      </w:r>
      <w:r>
        <w:rPr>
          <w:rFonts w:eastAsia="SimSun"/>
          <w:szCs w:val="22"/>
          <w:lang w:eastAsia="zh-CN"/>
        </w:rPr>
        <w:t>2</w:t>
      </w:r>
      <w:r w:rsidR="00786E1A">
        <w:rPr>
          <w:rFonts w:eastAsia="SimSun"/>
          <w:szCs w:val="22"/>
          <w:lang w:eastAsia="zh-CN"/>
        </w:rPr>
        <w:t>1</w:t>
      </w:r>
      <w:r>
        <w:rPr>
          <w:szCs w:val="22"/>
          <w:lang w:eastAsia="ja-JP"/>
        </w:rPr>
        <w:t>)</w:t>
      </w:r>
    </w:p>
    <w:p w14:paraId="31F35E79" w14:textId="545CC607" w:rsidR="002D3A3C" w:rsidRDefault="002D3A3C" w:rsidP="002D3A3C">
      <w:pPr>
        <w:numPr>
          <w:ilvl w:val="1"/>
          <w:numId w:val="37"/>
        </w:numPr>
        <w:overflowPunct/>
        <w:autoSpaceDE/>
        <w:adjustRightInd/>
        <w:spacing w:after="120"/>
        <w:ind w:leftChars="520" w:left="1400"/>
        <w:jc w:val="both"/>
        <w:textAlignment w:val="auto"/>
      </w:pPr>
      <w:r>
        <w:rPr>
          <w:rFonts w:eastAsia="SimSun"/>
          <w:lang w:eastAsia="zh-CN"/>
        </w:rPr>
        <w:t xml:space="preserve">Agree or endorse on the work plan, </w:t>
      </w:r>
      <w:r w:rsidR="005B5484">
        <w:rPr>
          <w:rFonts w:eastAsia="SimSun"/>
          <w:lang w:eastAsia="zh-CN"/>
        </w:rPr>
        <w:t>TR 38.849</w:t>
      </w:r>
      <w:r>
        <w:rPr>
          <w:rFonts w:eastAsia="SimSun"/>
          <w:lang w:eastAsia="zh-CN"/>
        </w:rPr>
        <w:t xml:space="preserve"> skeleton and revised WID if any update</w:t>
      </w:r>
      <w:r w:rsidR="0015620C">
        <w:rPr>
          <w:rFonts w:eastAsia="SimSun"/>
          <w:lang w:eastAsia="zh-CN"/>
        </w:rPr>
        <w:t>s</w:t>
      </w:r>
      <w:r>
        <w:rPr>
          <w:rFonts w:eastAsia="SimSun"/>
          <w:lang w:eastAsia="zh-CN"/>
        </w:rPr>
        <w:t>;</w:t>
      </w:r>
    </w:p>
    <w:p w14:paraId="607C1C40" w14:textId="5FB306EB" w:rsidR="002D3A3C" w:rsidRDefault="003315A8" w:rsidP="002D3A3C">
      <w:pPr>
        <w:numPr>
          <w:ilvl w:val="1"/>
          <w:numId w:val="37"/>
        </w:numPr>
        <w:overflowPunct/>
        <w:autoSpaceDE/>
        <w:adjustRightInd/>
        <w:spacing w:after="120"/>
        <w:ind w:leftChars="520" w:left="1400"/>
        <w:jc w:val="both"/>
        <w:textAlignment w:val="auto"/>
      </w:pPr>
      <w:r>
        <w:rPr>
          <w:rFonts w:eastAsia="SimSun"/>
          <w:lang w:eastAsia="zh-CN"/>
        </w:rPr>
        <w:t xml:space="preserve">Agree if the </w:t>
      </w:r>
      <w:r w:rsidR="005A67B9">
        <w:rPr>
          <w:rFonts w:eastAsia="SimSun"/>
          <w:lang w:eastAsia="zh-CN"/>
        </w:rPr>
        <w:t xml:space="preserve">frequency range for unlicensed </w:t>
      </w:r>
      <w:r w:rsidR="007C4ED8">
        <w:rPr>
          <w:rFonts w:eastAsia="SimSun"/>
          <w:lang w:eastAsia="zh-CN"/>
        </w:rPr>
        <w:t>operation</w:t>
      </w:r>
      <w:r w:rsidR="005A67B9">
        <w:rPr>
          <w:rFonts w:eastAsia="SimSun"/>
          <w:lang w:eastAsia="zh-CN"/>
        </w:rPr>
        <w:t xml:space="preserve"> </w:t>
      </w:r>
      <w:r w:rsidR="0039423E">
        <w:rPr>
          <w:rFonts w:eastAsia="SimSun"/>
          <w:lang w:eastAsia="zh-CN"/>
        </w:rPr>
        <w:t xml:space="preserve">in Europe are </w:t>
      </w:r>
      <w:r w:rsidR="0039423E">
        <w:t xml:space="preserve">best </w:t>
      </w:r>
      <w:r w:rsidR="0042038F">
        <w:t>introduced to the specification</w:t>
      </w:r>
      <w:r w:rsidR="0039423E">
        <w:t xml:space="preserve"> by relevant updates (if any) of band n96 or whether a new band is needed.</w:t>
      </w:r>
    </w:p>
    <w:p w14:paraId="721D5370" w14:textId="3F88171E" w:rsidR="0042038F" w:rsidRDefault="00275D6A" w:rsidP="002D3A3C">
      <w:pPr>
        <w:numPr>
          <w:ilvl w:val="1"/>
          <w:numId w:val="37"/>
        </w:numPr>
        <w:overflowPunct/>
        <w:autoSpaceDE/>
        <w:adjustRightInd/>
        <w:spacing w:after="120"/>
        <w:ind w:leftChars="520" w:left="1400"/>
        <w:jc w:val="both"/>
        <w:textAlignment w:val="auto"/>
      </w:pPr>
      <w:r>
        <w:lastRenderedPageBreak/>
        <w:t>Agree</w:t>
      </w:r>
      <w:r w:rsidR="005B5484">
        <w:t xml:space="preserve"> WF or TP to TR 38.849 detailing the remaining work needed to complete the objectives of the WID</w:t>
      </w:r>
    </w:p>
    <w:p w14:paraId="62EBA067" w14:textId="2F55CE5E" w:rsidR="008A36D5" w:rsidRDefault="008A36D5" w:rsidP="002D3A3C">
      <w:pPr>
        <w:numPr>
          <w:ilvl w:val="1"/>
          <w:numId w:val="37"/>
        </w:numPr>
        <w:overflowPunct/>
        <w:autoSpaceDE/>
        <w:adjustRightInd/>
        <w:spacing w:after="120"/>
        <w:ind w:leftChars="520" w:left="1400"/>
        <w:jc w:val="both"/>
        <w:textAlignment w:val="auto"/>
      </w:pPr>
      <w:r>
        <w:t>Agree work split</w:t>
      </w:r>
      <w:r w:rsidR="00F830CB">
        <w:t>, if needed,</w:t>
      </w:r>
      <w:r>
        <w:t xml:space="preserve"> for </w:t>
      </w:r>
      <w:r w:rsidR="00925F4A">
        <w:t>the WI</w:t>
      </w:r>
    </w:p>
    <w:p w14:paraId="3E2049F4" w14:textId="46890503" w:rsidR="00275D6A" w:rsidRDefault="00275D6A" w:rsidP="00275D6A">
      <w:pPr>
        <w:numPr>
          <w:ilvl w:val="0"/>
          <w:numId w:val="37"/>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w:t>
      </w:r>
      <w:r w:rsidR="0044795F">
        <w:rPr>
          <w:rFonts w:eastAsia="SimSun"/>
          <w:szCs w:val="22"/>
          <w:lang w:eastAsia="zh-CN"/>
        </w:rPr>
        <w:t>bis</w:t>
      </w:r>
      <w:r>
        <w:rPr>
          <w:rFonts w:eastAsia="SimSun"/>
          <w:szCs w:val="22"/>
          <w:lang w:eastAsia="zh-CN"/>
        </w:rPr>
        <w:t>-e</w:t>
      </w:r>
      <w:r>
        <w:rPr>
          <w:rFonts w:eastAsia="Arial"/>
          <w:szCs w:val="22"/>
          <w:lang w:eastAsia="ja-JP"/>
        </w:rPr>
        <w:t xml:space="preserve"> </w:t>
      </w:r>
      <w:r>
        <w:rPr>
          <w:szCs w:val="22"/>
          <w:lang w:eastAsia="ja-JP"/>
        </w:rPr>
        <w:t>(</w:t>
      </w:r>
      <w:r w:rsidR="00EB6ACB">
        <w:rPr>
          <w:rFonts w:eastAsia="SimSun"/>
          <w:szCs w:val="22"/>
          <w:lang w:eastAsia="zh-CN"/>
        </w:rPr>
        <w:t>A</w:t>
      </w:r>
      <w:r w:rsidR="0015620C">
        <w:rPr>
          <w:rFonts w:eastAsia="SimSun"/>
          <w:szCs w:val="22"/>
          <w:lang w:eastAsia="zh-CN"/>
        </w:rPr>
        <w:t>pr</w:t>
      </w:r>
      <w:r>
        <w:rPr>
          <w:rFonts w:eastAsia="SimSun"/>
          <w:szCs w:val="22"/>
          <w:lang w:eastAsia="zh-CN"/>
        </w:rPr>
        <w:t>.</w:t>
      </w:r>
      <w:r>
        <w:rPr>
          <w:szCs w:val="22"/>
          <w:lang w:eastAsia="ja-JP"/>
        </w:rPr>
        <w:t xml:space="preserve"> 20</w:t>
      </w:r>
      <w:r>
        <w:rPr>
          <w:rFonts w:eastAsia="SimSun"/>
          <w:szCs w:val="22"/>
          <w:lang w:eastAsia="zh-CN"/>
        </w:rPr>
        <w:t>21</w:t>
      </w:r>
      <w:r>
        <w:rPr>
          <w:szCs w:val="22"/>
          <w:lang w:eastAsia="ja-JP"/>
        </w:rPr>
        <w:t>)</w:t>
      </w:r>
    </w:p>
    <w:p w14:paraId="5B9F0291" w14:textId="7440460C" w:rsidR="0015620C" w:rsidRDefault="00275D6A" w:rsidP="0015620C">
      <w:pPr>
        <w:numPr>
          <w:ilvl w:val="1"/>
          <w:numId w:val="37"/>
        </w:numPr>
        <w:overflowPunct/>
        <w:autoSpaceDE/>
        <w:adjustRightInd/>
        <w:spacing w:after="120"/>
        <w:ind w:leftChars="520" w:left="1400"/>
        <w:jc w:val="both"/>
        <w:textAlignment w:val="auto"/>
      </w:pPr>
      <w:r>
        <w:rPr>
          <w:rFonts w:eastAsia="SimSun"/>
          <w:lang w:eastAsia="zh-CN"/>
        </w:rPr>
        <w:t xml:space="preserve">Agree or endorse </w:t>
      </w:r>
      <w:r w:rsidR="005B5484">
        <w:rPr>
          <w:rFonts w:eastAsia="SimSun"/>
          <w:lang w:eastAsia="zh-CN"/>
        </w:rPr>
        <w:t>TR 38.849</w:t>
      </w:r>
      <w:r>
        <w:rPr>
          <w:rFonts w:eastAsia="SimSun"/>
          <w:lang w:eastAsia="zh-CN"/>
        </w:rPr>
        <w:t xml:space="preserve"> and revised WID if any update</w:t>
      </w:r>
      <w:r w:rsidR="0015620C">
        <w:rPr>
          <w:rFonts w:eastAsia="SimSun"/>
          <w:lang w:eastAsia="zh-CN"/>
        </w:rPr>
        <w:t>s</w:t>
      </w:r>
      <w:r>
        <w:rPr>
          <w:rFonts w:eastAsia="SimSun"/>
          <w:lang w:eastAsia="zh-CN"/>
        </w:rPr>
        <w:t>;</w:t>
      </w:r>
    </w:p>
    <w:p w14:paraId="3E7A7DA9" w14:textId="0F8BCA25" w:rsidR="00275D6A" w:rsidRDefault="00380DE3" w:rsidP="0015620C">
      <w:pPr>
        <w:numPr>
          <w:ilvl w:val="1"/>
          <w:numId w:val="37"/>
        </w:numPr>
        <w:overflowPunct/>
        <w:autoSpaceDE/>
        <w:adjustRightInd/>
        <w:spacing w:after="120"/>
        <w:ind w:leftChars="520" w:left="1400"/>
        <w:jc w:val="both"/>
        <w:textAlignment w:val="auto"/>
      </w:pPr>
      <w:r>
        <w:t>D</w:t>
      </w:r>
      <w:r w:rsidRPr="005338A3">
        <w:t>iscussions</w:t>
      </w:r>
      <w:r>
        <w:t xml:space="preserve"> on core requirements for UE and BS</w:t>
      </w:r>
      <w:r w:rsidR="0015620C">
        <w:t>;</w:t>
      </w:r>
    </w:p>
    <w:p w14:paraId="1C5895F3" w14:textId="3E642AD8" w:rsidR="00275D6A" w:rsidRDefault="00275D6A" w:rsidP="00275D6A">
      <w:pPr>
        <w:numPr>
          <w:ilvl w:val="0"/>
          <w:numId w:val="37"/>
        </w:numPr>
        <w:overflowPunct/>
        <w:autoSpaceDE/>
        <w:adjustRightInd/>
        <w:spacing w:after="120"/>
        <w:ind w:leftChars="160" w:left="680"/>
        <w:jc w:val="both"/>
        <w:textAlignment w:val="auto"/>
        <w:rPr>
          <w:szCs w:val="22"/>
          <w:lang w:eastAsia="ja-JP"/>
        </w:rPr>
      </w:pPr>
      <w:r>
        <w:rPr>
          <w:rFonts w:eastAsia="Arial"/>
          <w:szCs w:val="22"/>
          <w:lang w:eastAsia="ja-JP"/>
        </w:rPr>
        <w:t>3GPP RAN4#9</w:t>
      </w:r>
      <w:r w:rsidR="000E361F">
        <w:rPr>
          <w:rFonts w:eastAsia="SimSun"/>
          <w:szCs w:val="22"/>
          <w:lang w:eastAsia="zh-CN"/>
        </w:rPr>
        <w:t>9</w:t>
      </w:r>
      <w:r>
        <w:rPr>
          <w:rFonts w:eastAsia="SimSun"/>
          <w:szCs w:val="22"/>
          <w:lang w:eastAsia="zh-CN"/>
        </w:rPr>
        <w:t>-e</w:t>
      </w:r>
      <w:r>
        <w:rPr>
          <w:rFonts w:eastAsia="Arial"/>
          <w:szCs w:val="22"/>
          <w:lang w:eastAsia="ja-JP"/>
        </w:rPr>
        <w:t xml:space="preserve"> </w:t>
      </w:r>
      <w:r>
        <w:rPr>
          <w:szCs w:val="22"/>
          <w:lang w:eastAsia="ja-JP"/>
        </w:rPr>
        <w:t>(</w:t>
      </w:r>
      <w:r w:rsidR="000E361F">
        <w:rPr>
          <w:rFonts w:eastAsia="SimSun"/>
          <w:szCs w:val="22"/>
          <w:lang w:eastAsia="zh-CN"/>
        </w:rPr>
        <w:t>May</w:t>
      </w:r>
      <w:r>
        <w:rPr>
          <w:rFonts w:eastAsia="SimSun"/>
          <w:szCs w:val="22"/>
          <w:lang w:eastAsia="zh-CN"/>
        </w:rPr>
        <w:t>.</w:t>
      </w:r>
      <w:r>
        <w:rPr>
          <w:szCs w:val="22"/>
          <w:lang w:eastAsia="ja-JP"/>
        </w:rPr>
        <w:t xml:space="preserve"> 20</w:t>
      </w:r>
      <w:r>
        <w:rPr>
          <w:rFonts w:eastAsia="SimSun"/>
          <w:szCs w:val="22"/>
          <w:lang w:eastAsia="zh-CN"/>
        </w:rPr>
        <w:t>21</w:t>
      </w:r>
      <w:r>
        <w:rPr>
          <w:szCs w:val="22"/>
          <w:lang w:eastAsia="ja-JP"/>
        </w:rPr>
        <w:t>)</w:t>
      </w:r>
    </w:p>
    <w:p w14:paraId="2367154D" w14:textId="13D31060" w:rsidR="00FB2CD4" w:rsidRDefault="00FB2CD4" w:rsidP="00FB2CD4">
      <w:pPr>
        <w:numPr>
          <w:ilvl w:val="1"/>
          <w:numId w:val="37"/>
        </w:numPr>
        <w:overflowPunct/>
        <w:autoSpaceDE/>
        <w:adjustRightInd/>
        <w:spacing w:after="120"/>
        <w:ind w:leftChars="520" w:left="1400"/>
        <w:jc w:val="both"/>
        <w:textAlignment w:val="auto"/>
      </w:pPr>
      <w:r>
        <w:rPr>
          <w:rFonts w:eastAsia="SimSun"/>
          <w:lang w:eastAsia="zh-CN"/>
        </w:rPr>
        <w:t xml:space="preserve">Agree or endorse </w:t>
      </w:r>
      <w:r w:rsidR="005B5484">
        <w:rPr>
          <w:rFonts w:eastAsia="SimSun"/>
          <w:lang w:eastAsia="zh-CN"/>
        </w:rPr>
        <w:t>TR 38.849</w:t>
      </w:r>
      <w:r>
        <w:rPr>
          <w:rFonts w:eastAsia="SimSun"/>
          <w:lang w:eastAsia="zh-CN"/>
        </w:rPr>
        <w:t xml:space="preserve"> and revised WID if any updates;</w:t>
      </w:r>
    </w:p>
    <w:p w14:paraId="59FD46F8" w14:textId="5B57D3C1" w:rsidR="009D664A" w:rsidRDefault="005338A3" w:rsidP="005338A3">
      <w:pPr>
        <w:numPr>
          <w:ilvl w:val="1"/>
          <w:numId w:val="37"/>
        </w:numPr>
        <w:overflowPunct/>
        <w:autoSpaceDE/>
        <w:adjustRightInd/>
        <w:spacing w:after="120"/>
        <w:ind w:leftChars="520" w:left="1400"/>
        <w:jc w:val="both"/>
        <w:textAlignment w:val="auto"/>
      </w:pPr>
      <w:r>
        <w:rPr>
          <w:rFonts w:eastAsia="SimSun"/>
          <w:lang w:eastAsia="zh-CN"/>
        </w:rPr>
        <w:t>Conclude</w:t>
      </w:r>
      <w:r w:rsidR="009D664A">
        <w:t xml:space="preserve"> discussions related to </w:t>
      </w:r>
      <w:r w:rsidR="00EC5E73">
        <w:t>core</w:t>
      </w:r>
      <w:r w:rsidR="009D664A">
        <w:t xml:space="preserve"> requirements for </w:t>
      </w:r>
      <w:r w:rsidR="00EC5E73">
        <w:t xml:space="preserve">UE and </w:t>
      </w:r>
      <w:r w:rsidR="009D664A">
        <w:t>BS</w:t>
      </w:r>
      <w:r>
        <w:t xml:space="preserve"> </w:t>
      </w:r>
    </w:p>
    <w:p w14:paraId="44A8EC9C" w14:textId="09DAAB18" w:rsidR="00FB2CD4" w:rsidRDefault="009D664A" w:rsidP="009D664A">
      <w:pPr>
        <w:numPr>
          <w:ilvl w:val="1"/>
          <w:numId w:val="37"/>
        </w:numPr>
        <w:overflowPunct/>
        <w:autoSpaceDE/>
        <w:adjustRightInd/>
        <w:spacing w:after="120"/>
        <w:ind w:leftChars="520" w:left="1400"/>
        <w:jc w:val="both"/>
        <w:textAlignment w:val="auto"/>
      </w:pPr>
      <w:r>
        <w:t>Endorse BIG CRs for impacted core TSs;</w:t>
      </w:r>
    </w:p>
    <w:p w14:paraId="586C0B13" w14:textId="127AE298" w:rsidR="00CA6280" w:rsidRDefault="005338A3" w:rsidP="009D664A">
      <w:pPr>
        <w:numPr>
          <w:ilvl w:val="1"/>
          <w:numId w:val="37"/>
        </w:numPr>
        <w:overflowPunct/>
        <w:autoSpaceDE/>
        <w:adjustRightInd/>
        <w:spacing w:after="120"/>
        <w:ind w:leftChars="520" w:left="1400"/>
        <w:jc w:val="both"/>
        <w:textAlignment w:val="auto"/>
      </w:pPr>
      <w:r>
        <w:t>D</w:t>
      </w:r>
      <w:r w:rsidRPr="005338A3">
        <w:t>iscussions</w:t>
      </w:r>
      <w:r w:rsidR="00E5088B">
        <w:t xml:space="preserve"> on conformance requirements for BS testing</w:t>
      </w:r>
    </w:p>
    <w:p w14:paraId="1D7EBBB8" w14:textId="36760577" w:rsidR="000E361F" w:rsidRDefault="000E361F" w:rsidP="000E361F">
      <w:pPr>
        <w:numPr>
          <w:ilvl w:val="0"/>
          <w:numId w:val="37"/>
        </w:numPr>
        <w:overflowPunct/>
        <w:autoSpaceDE/>
        <w:adjustRightInd/>
        <w:spacing w:after="120"/>
        <w:ind w:leftChars="160" w:left="680"/>
        <w:jc w:val="both"/>
        <w:textAlignment w:val="auto"/>
        <w:rPr>
          <w:szCs w:val="22"/>
          <w:lang w:eastAsia="ja-JP"/>
        </w:rPr>
      </w:pPr>
      <w:r>
        <w:rPr>
          <w:rFonts w:eastAsia="Arial"/>
          <w:szCs w:val="22"/>
          <w:lang w:eastAsia="ja-JP"/>
        </w:rPr>
        <w:t>3GPP RAN#9</w:t>
      </w:r>
      <w:r w:rsidR="005E713C">
        <w:rPr>
          <w:rFonts w:eastAsia="SimSun"/>
          <w:szCs w:val="22"/>
          <w:lang w:eastAsia="zh-CN"/>
        </w:rPr>
        <w:t>2</w:t>
      </w:r>
      <w:r>
        <w:rPr>
          <w:rFonts w:eastAsia="SimSun"/>
          <w:szCs w:val="22"/>
          <w:lang w:eastAsia="zh-CN"/>
        </w:rPr>
        <w:t>-e</w:t>
      </w:r>
      <w:r>
        <w:rPr>
          <w:rFonts w:eastAsia="Arial"/>
          <w:szCs w:val="22"/>
          <w:lang w:eastAsia="ja-JP"/>
        </w:rPr>
        <w:t xml:space="preserve"> </w:t>
      </w:r>
      <w:r>
        <w:rPr>
          <w:szCs w:val="22"/>
          <w:lang w:eastAsia="ja-JP"/>
        </w:rPr>
        <w:t>(</w:t>
      </w:r>
      <w:r w:rsidR="005E713C">
        <w:rPr>
          <w:rFonts w:eastAsia="SimSun"/>
          <w:szCs w:val="22"/>
          <w:lang w:eastAsia="zh-CN"/>
        </w:rPr>
        <w:t>Jun</w:t>
      </w:r>
      <w:r>
        <w:rPr>
          <w:rFonts w:eastAsia="SimSun"/>
          <w:szCs w:val="22"/>
          <w:lang w:eastAsia="zh-CN"/>
        </w:rPr>
        <w:t>.</w:t>
      </w:r>
      <w:r>
        <w:rPr>
          <w:szCs w:val="22"/>
          <w:lang w:eastAsia="ja-JP"/>
        </w:rPr>
        <w:t xml:space="preserve"> 20</w:t>
      </w:r>
      <w:r>
        <w:rPr>
          <w:rFonts w:eastAsia="SimSun"/>
          <w:szCs w:val="22"/>
          <w:lang w:eastAsia="zh-CN"/>
        </w:rPr>
        <w:t>21</w:t>
      </w:r>
      <w:r>
        <w:rPr>
          <w:szCs w:val="22"/>
          <w:lang w:eastAsia="ja-JP"/>
        </w:rPr>
        <w:t>)</w:t>
      </w:r>
    </w:p>
    <w:p w14:paraId="54513053" w14:textId="19B1CA5F" w:rsidR="00FB2CD4" w:rsidRDefault="005B5484" w:rsidP="005B5484">
      <w:pPr>
        <w:numPr>
          <w:ilvl w:val="1"/>
          <w:numId w:val="37"/>
        </w:numPr>
        <w:overflowPunct/>
        <w:autoSpaceDE/>
        <w:adjustRightInd/>
        <w:spacing w:after="120"/>
        <w:ind w:leftChars="520" w:left="1400"/>
        <w:jc w:val="both"/>
        <w:textAlignment w:val="auto"/>
      </w:pPr>
      <w:r>
        <w:rPr>
          <w:rFonts w:eastAsia="SimSun"/>
          <w:lang w:eastAsia="zh-CN"/>
        </w:rPr>
        <w:t>Present TR 38.849</w:t>
      </w:r>
      <w:r w:rsidR="00FB2CD4">
        <w:rPr>
          <w:rFonts w:eastAsia="SimSun"/>
          <w:lang w:eastAsia="zh-CN"/>
        </w:rPr>
        <w:t xml:space="preserve"> </w:t>
      </w:r>
      <w:r>
        <w:rPr>
          <w:rFonts w:eastAsia="SimSun"/>
          <w:lang w:eastAsia="zh-CN"/>
        </w:rPr>
        <w:t>for information</w:t>
      </w:r>
      <w:r w:rsidR="00FB2CD4">
        <w:rPr>
          <w:rFonts w:eastAsia="SimSun"/>
          <w:lang w:eastAsia="zh-CN"/>
        </w:rPr>
        <w:t>;</w:t>
      </w:r>
    </w:p>
    <w:p w14:paraId="325AA931" w14:textId="7E76CB72" w:rsidR="000E361F" w:rsidRDefault="000E361F" w:rsidP="000E361F">
      <w:pPr>
        <w:numPr>
          <w:ilvl w:val="0"/>
          <w:numId w:val="37"/>
        </w:numPr>
        <w:overflowPunct/>
        <w:autoSpaceDE/>
        <w:adjustRightInd/>
        <w:spacing w:after="120"/>
        <w:ind w:leftChars="160" w:left="680"/>
        <w:jc w:val="both"/>
        <w:textAlignment w:val="auto"/>
        <w:rPr>
          <w:szCs w:val="22"/>
          <w:lang w:eastAsia="ja-JP"/>
        </w:rPr>
      </w:pPr>
      <w:r>
        <w:rPr>
          <w:rFonts w:eastAsia="Arial"/>
          <w:szCs w:val="22"/>
          <w:lang w:eastAsia="ja-JP"/>
        </w:rPr>
        <w:t>3GPP RAN4#</w:t>
      </w:r>
      <w:r w:rsidR="00F323E2">
        <w:rPr>
          <w:rFonts w:eastAsia="Arial"/>
          <w:szCs w:val="22"/>
          <w:lang w:eastAsia="ja-JP"/>
        </w:rPr>
        <w:t>100</w:t>
      </w:r>
      <w:r>
        <w:rPr>
          <w:rFonts w:eastAsia="SimSun"/>
          <w:szCs w:val="22"/>
          <w:lang w:eastAsia="zh-CN"/>
        </w:rPr>
        <w:t>-e</w:t>
      </w:r>
      <w:r>
        <w:rPr>
          <w:rFonts w:eastAsia="Arial"/>
          <w:szCs w:val="22"/>
          <w:lang w:eastAsia="ja-JP"/>
        </w:rPr>
        <w:t xml:space="preserve"> </w:t>
      </w:r>
      <w:r>
        <w:rPr>
          <w:szCs w:val="22"/>
          <w:lang w:eastAsia="ja-JP"/>
        </w:rPr>
        <w:t>(</w:t>
      </w:r>
      <w:r w:rsidR="009570E2">
        <w:rPr>
          <w:rFonts w:eastAsia="SimSun"/>
          <w:szCs w:val="22"/>
          <w:lang w:eastAsia="zh-CN"/>
        </w:rPr>
        <w:t>Aug</w:t>
      </w:r>
      <w:r>
        <w:rPr>
          <w:rFonts w:eastAsia="SimSun"/>
          <w:szCs w:val="22"/>
          <w:lang w:eastAsia="zh-CN"/>
        </w:rPr>
        <w:t>.</w:t>
      </w:r>
      <w:r>
        <w:rPr>
          <w:szCs w:val="22"/>
          <w:lang w:eastAsia="ja-JP"/>
        </w:rPr>
        <w:t xml:space="preserve"> 20</w:t>
      </w:r>
      <w:r>
        <w:rPr>
          <w:rFonts w:eastAsia="SimSun"/>
          <w:szCs w:val="22"/>
          <w:lang w:eastAsia="zh-CN"/>
        </w:rPr>
        <w:t>21</w:t>
      </w:r>
      <w:r>
        <w:rPr>
          <w:szCs w:val="22"/>
          <w:lang w:eastAsia="ja-JP"/>
        </w:rPr>
        <w:t>)</w:t>
      </w:r>
    </w:p>
    <w:p w14:paraId="2782944F" w14:textId="5ED40D1D" w:rsidR="00FB2CD4" w:rsidRPr="00815A7E" w:rsidRDefault="00FB2CD4" w:rsidP="00FB2CD4">
      <w:pPr>
        <w:numPr>
          <w:ilvl w:val="1"/>
          <w:numId w:val="37"/>
        </w:numPr>
        <w:overflowPunct/>
        <w:autoSpaceDE/>
        <w:adjustRightInd/>
        <w:spacing w:after="120"/>
        <w:ind w:leftChars="520" w:left="1400"/>
        <w:jc w:val="both"/>
        <w:textAlignment w:val="auto"/>
      </w:pPr>
      <w:r>
        <w:rPr>
          <w:rFonts w:eastAsia="SimSun"/>
          <w:lang w:eastAsia="zh-CN"/>
        </w:rPr>
        <w:t xml:space="preserve">Agree or endorse </w:t>
      </w:r>
      <w:r w:rsidR="005B5484">
        <w:rPr>
          <w:rFonts w:eastAsia="SimSun"/>
          <w:lang w:eastAsia="zh-CN"/>
        </w:rPr>
        <w:t>TR 38.849</w:t>
      </w:r>
      <w:r>
        <w:rPr>
          <w:rFonts w:eastAsia="SimSun"/>
          <w:lang w:eastAsia="zh-CN"/>
        </w:rPr>
        <w:t xml:space="preserve"> and revised WID if any updates;</w:t>
      </w:r>
    </w:p>
    <w:p w14:paraId="080804A1" w14:textId="53638C7F" w:rsidR="00815A7E" w:rsidRDefault="005338A3" w:rsidP="00FB2CD4">
      <w:pPr>
        <w:numPr>
          <w:ilvl w:val="1"/>
          <w:numId w:val="37"/>
        </w:numPr>
        <w:overflowPunct/>
        <w:autoSpaceDE/>
        <w:adjustRightInd/>
        <w:spacing w:after="120"/>
        <w:ind w:leftChars="520" w:left="1400"/>
        <w:jc w:val="both"/>
        <w:textAlignment w:val="auto"/>
      </w:pPr>
      <w:r>
        <w:rPr>
          <w:rFonts w:eastAsia="SimSun"/>
          <w:lang w:eastAsia="zh-CN"/>
        </w:rPr>
        <w:t>Conclude</w:t>
      </w:r>
      <w:r w:rsidR="00815A7E">
        <w:rPr>
          <w:rFonts w:eastAsia="SimSun"/>
          <w:lang w:eastAsia="zh-CN"/>
        </w:rPr>
        <w:t xml:space="preserve"> </w:t>
      </w:r>
      <w:r w:rsidR="009D664A">
        <w:t xml:space="preserve">discussions related to </w:t>
      </w:r>
      <w:r w:rsidR="00D54F09">
        <w:t>conformance requirements for BS testing</w:t>
      </w:r>
      <w:r>
        <w:t xml:space="preserve"> </w:t>
      </w:r>
    </w:p>
    <w:p w14:paraId="57805A89" w14:textId="1ACA4AC6" w:rsidR="00FB2CD4" w:rsidRDefault="00376C9C" w:rsidP="00FB2CD4">
      <w:pPr>
        <w:numPr>
          <w:ilvl w:val="1"/>
          <w:numId w:val="37"/>
        </w:numPr>
        <w:overflowPunct/>
        <w:autoSpaceDE/>
        <w:adjustRightInd/>
        <w:spacing w:after="120"/>
        <w:ind w:leftChars="520" w:left="1400"/>
        <w:jc w:val="both"/>
        <w:textAlignment w:val="auto"/>
      </w:pPr>
      <w:r>
        <w:t>Endorse BIG</w:t>
      </w:r>
      <w:r w:rsidR="00D678EE">
        <w:t xml:space="preserve"> CRs </w:t>
      </w:r>
      <w:r>
        <w:t xml:space="preserve">for impacted </w:t>
      </w:r>
      <w:r w:rsidR="009D664A">
        <w:t xml:space="preserve">performance </w:t>
      </w:r>
      <w:r>
        <w:t>TSs</w:t>
      </w:r>
      <w:r w:rsidR="00FB2CD4">
        <w:t>;</w:t>
      </w:r>
    </w:p>
    <w:p w14:paraId="6B463913" w14:textId="40680F9C" w:rsidR="005E713C" w:rsidRDefault="005E713C" w:rsidP="005E713C">
      <w:pPr>
        <w:numPr>
          <w:ilvl w:val="0"/>
          <w:numId w:val="37"/>
        </w:numPr>
        <w:overflowPunct/>
        <w:autoSpaceDE/>
        <w:adjustRightInd/>
        <w:spacing w:after="120"/>
        <w:ind w:leftChars="160" w:left="680"/>
        <w:jc w:val="both"/>
        <w:textAlignment w:val="auto"/>
        <w:rPr>
          <w:szCs w:val="22"/>
          <w:lang w:eastAsia="ja-JP"/>
        </w:rPr>
      </w:pPr>
      <w:r>
        <w:rPr>
          <w:rFonts w:eastAsia="Arial"/>
          <w:szCs w:val="22"/>
          <w:lang w:eastAsia="ja-JP"/>
        </w:rPr>
        <w:t>3GPP RAN#9</w:t>
      </w:r>
      <w:r w:rsidR="009570E2">
        <w:rPr>
          <w:rFonts w:eastAsia="SimSun"/>
          <w:szCs w:val="22"/>
          <w:lang w:eastAsia="zh-CN"/>
        </w:rPr>
        <w:t>3</w:t>
      </w:r>
      <w:r>
        <w:rPr>
          <w:rFonts w:eastAsia="SimSun"/>
          <w:szCs w:val="22"/>
          <w:lang w:eastAsia="zh-CN"/>
        </w:rPr>
        <w:t>-e</w:t>
      </w:r>
      <w:r>
        <w:rPr>
          <w:rFonts w:eastAsia="Arial"/>
          <w:szCs w:val="22"/>
          <w:lang w:eastAsia="ja-JP"/>
        </w:rPr>
        <w:t xml:space="preserve"> </w:t>
      </w:r>
      <w:r>
        <w:rPr>
          <w:szCs w:val="22"/>
          <w:lang w:eastAsia="ja-JP"/>
        </w:rPr>
        <w:t>(</w:t>
      </w:r>
      <w:r w:rsidR="009570E2">
        <w:rPr>
          <w:rFonts w:eastAsia="SimSun"/>
          <w:szCs w:val="22"/>
          <w:lang w:eastAsia="zh-CN"/>
        </w:rPr>
        <w:t>Sep</w:t>
      </w:r>
      <w:r>
        <w:rPr>
          <w:rFonts w:eastAsia="SimSun"/>
          <w:szCs w:val="22"/>
          <w:lang w:eastAsia="zh-CN"/>
        </w:rPr>
        <w:t>.</w:t>
      </w:r>
      <w:r>
        <w:rPr>
          <w:szCs w:val="22"/>
          <w:lang w:eastAsia="ja-JP"/>
        </w:rPr>
        <w:t xml:space="preserve"> 20</w:t>
      </w:r>
      <w:r>
        <w:rPr>
          <w:rFonts w:eastAsia="SimSun"/>
          <w:szCs w:val="22"/>
          <w:lang w:eastAsia="zh-CN"/>
        </w:rPr>
        <w:t>21</w:t>
      </w:r>
      <w:r>
        <w:rPr>
          <w:szCs w:val="22"/>
          <w:lang w:eastAsia="ja-JP"/>
        </w:rPr>
        <w:t>)</w:t>
      </w:r>
    </w:p>
    <w:p w14:paraId="74089C15" w14:textId="0EB205DB" w:rsidR="00FB2CD4" w:rsidRDefault="00FB2CD4" w:rsidP="00FB2CD4">
      <w:pPr>
        <w:numPr>
          <w:ilvl w:val="1"/>
          <w:numId w:val="37"/>
        </w:numPr>
        <w:overflowPunct/>
        <w:autoSpaceDE/>
        <w:adjustRightInd/>
        <w:spacing w:after="120"/>
        <w:ind w:leftChars="520" w:left="1400"/>
        <w:jc w:val="both"/>
        <w:textAlignment w:val="auto"/>
      </w:pPr>
      <w:r>
        <w:rPr>
          <w:rFonts w:eastAsia="SimSun"/>
          <w:lang w:eastAsia="zh-CN"/>
        </w:rPr>
        <w:t>A</w:t>
      </w:r>
      <w:r w:rsidR="009570E2">
        <w:rPr>
          <w:rFonts w:eastAsia="SimSun"/>
          <w:lang w:eastAsia="zh-CN"/>
        </w:rPr>
        <w:t>pprove</w:t>
      </w:r>
      <w:r>
        <w:rPr>
          <w:rFonts w:eastAsia="SimSun"/>
          <w:lang w:eastAsia="zh-CN"/>
        </w:rPr>
        <w:t xml:space="preserve"> TR </w:t>
      </w:r>
      <w:r w:rsidR="0047662E">
        <w:rPr>
          <w:rFonts w:eastAsia="SimSun"/>
          <w:lang w:eastAsia="zh-CN"/>
        </w:rPr>
        <w:t>38.849</w:t>
      </w:r>
      <w:r>
        <w:rPr>
          <w:rFonts w:eastAsia="SimSun"/>
          <w:lang w:eastAsia="zh-CN"/>
        </w:rPr>
        <w:t>;</w:t>
      </w:r>
    </w:p>
    <w:p w14:paraId="0958CC11" w14:textId="7723A54D" w:rsidR="00FB2CD4" w:rsidRDefault="007D084C" w:rsidP="00FB2CD4">
      <w:pPr>
        <w:numPr>
          <w:ilvl w:val="1"/>
          <w:numId w:val="37"/>
        </w:numPr>
        <w:overflowPunct/>
        <w:autoSpaceDE/>
        <w:adjustRightInd/>
        <w:spacing w:after="120"/>
        <w:ind w:leftChars="520" w:left="1400"/>
        <w:jc w:val="both"/>
        <w:textAlignment w:val="auto"/>
      </w:pPr>
      <w:r>
        <w:t xml:space="preserve">Approve CRs </w:t>
      </w:r>
      <w:r w:rsidR="00D678EE">
        <w:t xml:space="preserve">to introduce operation in the frequency range </w:t>
      </w:r>
      <w:r w:rsidR="00D04E10">
        <w:rPr>
          <w:rFonts w:eastAsia="SimSun"/>
          <w:lang w:eastAsia="zh-CN"/>
        </w:rPr>
        <w:t xml:space="preserve">for unlicensed operation in Europe </w:t>
      </w:r>
      <w:r w:rsidR="00D678EE">
        <w:t>to TSs</w:t>
      </w:r>
      <w:r w:rsidR="00FB2CD4">
        <w:t>;</w:t>
      </w:r>
    </w:p>
    <w:p w14:paraId="2EC4ED6C" w14:textId="77777777" w:rsidR="00676FC1" w:rsidRPr="005F3169" w:rsidRDefault="00676FC1" w:rsidP="001F3972">
      <w:pPr>
        <w:jc w:val="center"/>
        <w:rPr>
          <w:b/>
          <w:color w:val="FF0000"/>
        </w:rPr>
      </w:pPr>
    </w:p>
    <w:p w14:paraId="4F300BCC" w14:textId="77777777" w:rsidR="000F63E2" w:rsidRDefault="000F63E2" w:rsidP="000F63E2">
      <w:pPr>
        <w:pStyle w:val="Heading1"/>
        <w:numPr>
          <w:ilvl w:val="0"/>
          <w:numId w:val="19"/>
        </w:numPr>
        <w:rPr>
          <w:lang w:val="en-US"/>
        </w:rPr>
      </w:pPr>
      <w:r>
        <w:rPr>
          <w:lang w:val="en-US"/>
        </w:rPr>
        <w:t>Conclusion</w:t>
      </w:r>
    </w:p>
    <w:p w14:paraId="641ADE78" w14:textId="37740BA7" w:rsidR="004F6FE1" w:rsidRPr="004F6FE1" w:rsidRDefault="004F6FE1" w:rsidP="004F6FE1">
      <w:pPr>
        <w:rPr>
          <w:b/>
        </w:rPr>
      </w:pPr>
      <w:r>
        <w:t xml:space="preserve">In this contribution is a time plan for New WID on </w:t>
      </w:r>
      <w:r w:rsidRPr="004F6FE1">
        <w:t>Introduction of lower 6GHz NR unlicensed operation for Europe</w:t>
      </w:r>
      <w:r>
        <w:t>.</w:t>
      </w:r>
    </w:p>
    <w:p w14:paraId="3FD302EE" w14:textId="77777777" w:rsidR="00904C26" w:rsidRDefault="00904C26" w:rsidP="00904C26">
      <w:pPr>
        <w:pStyle w:val="Heading1"/>
        <w:ind w:left="0" w:firstLine="0"/>
        <w:rPr>
          <w:lang w:val="en-US"/>
        </w:rPr>
      </w:pPr>
      <w:r w:rsidRPr="00A51BCB">
        <w:rPr>
          <w:lang w:val="en-US"/>
        </w:rPr>
        <w:t>References</w:t>
      </w:r>
    </w:p>
    <w:p w14:paraId="5C9C09DA" w14:textId="181758C0" w:rsidR="007D2122" w:rsidRDefault="005A442B" w:rsidP="005A15BA">
      <w:pPr>
        <w:pStyle w:val="EX"/>
        <w:numPr>
          <w:ilvl w:val="0"/>
          <w:numId w:val="14"/>
        </w:numPr>
        <w:tabs>
          <w:tab w:val="left" w:pos="426"/>
        </w:tabs>
        <w:rPr>
          <w:lang w:val="en-US"/>
        </w:rPr>
      </w:pPr>
      <w:r w:rsidRPr="005A442B">
        <w:rPr>
          <w:lang w:val="en-US"/>
        </w:rPr>
        <w:t>RP-202592</w:t>
      </w:r>
      <w:r w:rsidR="007D2122">
        <w:rPr>
          <w:lang w:val="en-US"/>
        </w:rPr>
        <w:t xml:space="preserve">, </w:t>
      </w:r>
      <w:r w:rsidR="005F4585" w:rsidRPr="005F4585">
        <w:rPr>
          <w:lang w:val="en-US"/>
        </w:rPr>
        <w:t>WID on introduction of lower 6GHz NR unlicensed operation for Europe</w:t>
      </w:r>
      <w:r w:rsidR="006544D5">
        <w:rPr>
          <w:lang w:val="en-US"/>
        </w:rPr>
        <w:t xml:space="preserve">, </w:t>
      </w:r>
      <w:r w:rsidR="005F4585" w:rsidRPr="005F4585">
        <w:rPr>
          <w:lang w:val="en-US"/>
        </w:rPr>
        <w:t>Nokia</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66464" w14:textId="77777777" w:rsidR="00966277" w:rsidRDefault="00966277">
      <w:r>
        <w:separator/>
      </w:r>
    </w:p>
    <w:p w14:paraId="59062D03" w14:textId="77777777" w:rsidR="00966277" w:rsidRDefault="00966277"/>
  </w:endnote>
  <w:endnote w:type="continuationSeparator" w:id="0">
    <w:p w14:paraId="74561F7A" w14:textId="77777777" w:rsidR="00966277" w:rsidRDefault="00966277">
      <w:r>
        <w:continuationSeparator/>
      </w:r>
    </w:p>
    <w:p w14:paraId="27028E26" w14:textId="77777777" w:rsidR="00966277" w:rsidRDefault="00966277"/>
  </w:endnote>
  <w:endnote w:type="continuationNotice" w:id="1">
    <w:p w14:paraId="22764100" w14:textId="77777777" w:rsidR="00966277" w:rsidRDefault="00966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61D8A" w14:textId="77777777" w:rsidR="00966277" w:rsidRDefault="00966277">
      <w:r>
        <w:separator/>
      </w:r>
    </w:p>
    <w:p w14:paraId="3838068F" w14:textId="77777777" w:rsidR="00966277" w:rsidRDefault="00966277"/>
  </w:footnote>
  <w:footnote w:type="continuationSeparator" w:id="0">
    <w:p w14:paraId="04ED3694" w14:textId="77777777" w:rsidR="00966277" w:rsidRDefault="00966277">
      <w:r>
        <w:continuationSeparator/>
      </w:r>
    </w:p>
    <w:p w14:paraId="1B538C48" w14:textId="77777777" w:rsidR="00966277" w:rsidRDefault="00966277"/>
  </w:footnote>
  <w:footnote w:type="continuationNotice" w:id="1">
    <w:p w14:paraId="08723388" w14:textId="77777777" w:rsidR="00966277" w:rsidRDefault="00966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022630"/>
    <w:multiLevelType w:val="hybridMultilevel"/>
    <w:tmpl w:val="96EC64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11"/>
  </w:num>
  <w:num w:numId="3">
    <w:abstractNumId w:val="35"/>
  </w:num>
  <w:num w:numId="4">
    <w:abstractNumId w:val="8"/>
  </w:num>
  <w:num w:numId="5">
    <w:abstractNumId w:val="2"/>
  </w:num>
  <w:num w:numId="6">
    <w:abstractNumId w:val="34"/>
  </w:num>
  <w:num w:numId="7">
    <w:abstractNumId w:val="27"/>
  </w:num>
  <w:num w:numId="8">
    <w:abstractNumId w:val="33"/>
  </w:num>
  <w:num w:numId="9">
    <w:abstractNumId w:val="9"/>
  </w:num>
  <w:num w:numId="10">
    <w:abstractNumId w:val="22"/>
  </w:num>
  <w:num w:numId="11">
    <w:abstractNumId w:val="37"/>
  </w:num>
  <w:num w:numId="12">
    <w:abstractNumId w:val="15"/>
  </w:num>
  <w:num w:numId="13">
    <w:abstractNumId w:val="31"/>
  </w:num>
  <w:num w:numId="14">
    <w:abstractNumId w:val="24"/>
  </w:num>
  <w:num w:numId="15">
    <w:abstractNumId w:val="13"/>
  </w:num>
  <w:num w:numId="16">
    <w:abstractNumId w:val="6"/>
  </w:num>
  <w:num w:numId="17">
    <w:abstractNumId w:val="1"/>
  </w:num>
  <w:num w:numId="18">
    <w:abstractNumId w:val="0"/>
  </w:num>
  <w:num w:numId="19">
    <w:abstractNumId w:val="14"/>
  </w:num>
  <w:num w:numId="20">
    <w:abstractNumId w:val="5"/>
  </w:num>
  <w:num w:numId="21">
    <w:abstractNumId w:val="29"/>
  </w:num>
  <w:num w:numId="22">
    <w:abstractNumId w:val="16"/>
  </w:num>
  <w:num w:numId="23">
    <w:abstractNumId w:val="17"/>
  </w:num>
  <w:num w:numId="24">
    <w:abstractNumId w:val="20"/>
  </w:num>
  <w:num w:numId="25">
    <w:abstractNumId w:val="25"/>
  </w:num>
  <w:num w:numId="26">
    <w:abstractNumId w:val="18"/>
  </w:num>
  <w:num w:numId="27">
    <w:abstractNumId w:val="23"/>
  </w:num>
  <w:num w:numId="28">
    <w:abstractNumId w:val="26"/>
  </w:num>
  <w:num w:numId="29">
    <w:abstractNumId w:val="19"/>
  </w:num>
  <w:num w:numId="30">
    <w:abstractNumId w:val="30"/>
  </w:num>
  <w:num w:numId="31">
    <w:abstractNumId w:val="28"/>
  </w:num>
  <w:num w:numId="32">
    <w:abstractNumId w:val="36"/>
  </w:num>
  <w:num w:numId="33">
    <w:abstractNumId w:val="7"/>
  </w:num>
  <w:num w:numId="34">
    <w:abstractNumId w:val="12"/>
  </w:num>
  <w:num w:numId="35">
    <w:abstractNumId w:val="32"/>
  </w:num>
  <w:num w:numId="36">
    <w:abstractNumId w:val="4"/>
  </w:num>
  <w:num w:numId="37">
    <w:abstractNumId w:val="3"/>
  </w:num>
  <w:num w:numId="38">
    <w:abstractNumId w:val="3"/>
  </w:num>
  <w:num w:numId="3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7687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361F"/>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68ED"/>
    <w:rsid w:val="00126B33"/>
    <w:rsid w:val="00127404"/>
    <w:rsid w:val="0012751C"/>
    <w:rsid w:val="001301C6"/>
    <w:rsid w:val="001311C2"/>
    <w:rsid w:val="00133096"/>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20C"/>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0B5B"/>
    <w:rsid w:val="001C10A4"/>
    <w:rsid w:val="001C23C1"/>
    <w:rsid w:val="001C2A5B"/>
    <w:rsid w:val="001C2F51"/>
    <w:rsid w:val="001C3631"/>
    <w:rsid w:val="001C3CB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3972"/>
    <w:rsid w:val="001F570C"/>
    <w:rsid w:val="001F6253"/>
    <w:rsid w:val="001F75FA"/>
    <w:rsid w:val="001F787B"/>
    <w:rsid w:val="001F7883"/>
    <w:rsid w:val="00200BF4"/>
    <w:rsid w:val="002015DB"/>
    <w:rsid w:val="0020181B"/>
    <w:rsid w:val="00202588"/>
    <w:rsid w:val="002048BD"/>
    <w:rsid w:val="00205BBD"/>
    <w:rsid w:val="00206699"/>
    <w:rsid w:val="00207358"/>
    <w:rsid w:val="002126B8"/>
    <w:rsid w:val="00216AD6"/>
    <w:rsid w:val="00217189"/>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2FD1"/>
    <w:rsid w:val="00274E46"/>
    <w:rsid w:val="00275D6A"/>
    <w:rsid w:val="0027671F"/>
    <w:rsid w:val="002814EE"/>
    <w:rsid w:val="002817D8"/>
    <w:rsid w:val="002818BB"/>
    <w:rsid w:val="00282849"/>
    <w:rsid w:val="002854CF"/>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26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3A3C"/>
    <w:rsid w:val="002D641F"/>
    <w:rsid w:val="002D72D9"/>
    <w:rsid w:val="002E04F9"/>
    <w:rsid w:val="002E0567"/>
    <w:rsid w:val="002E0A88"/>
    <w:rsid w:val="002E2805"/>
    <w:rsid w:val="002E383E"/>
    <w:rsid w:val="002E51D7"/>
    <w:rsid w:val="002E7320"/>
    <w:rsid w:val="002F15D9"/>
    <w:rsid w:val="002F1C19"/>
    <w:rsid w:val="002F3907"/>
    <w:rsid w:val="002F3956"/>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25B9D"/>
    <w:rsid w:val="0033080F"/>
    <w:rsid w:val="00330AA6"/>
    <w:rsid w:val="0033109A"/>
    <w:rsid w:val="003314AB"/>
    <w:rsid w:val="00331500"/>
    <w:rsid w:val="003315A8"/>
    <w:rsid w:val="00332E25"/>
    <w:rsid w:val="00334588"/>
    <w:rsid w:val="00335528"/>
    <w:rsid w:val="00340925"/>
    <w:rsid w:val="0034187D"/>
    <w:rsid w:val="003429CE"/>
    <w:rsid w:val="0034380B"/>
    <w:rsid w:val="0034437E"/>
    <w:rsid w:val="003447FB"/>
    <w:rsid w:val="00347D5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76C9C"/>
    <w:rsid w:val="00380CBE"/>
    <w:rsid w:val="00380DE3"/>
    <w:rsid w:val="00385D27"/>
    <w:rsid w:val="0038651D"/>
    <w:rsid w:val="00391A4A"/>
    <w:rsid w:val="0039295B"/>
    <w:rsid w:val="00392DE4"/>
    <w:rsid w:val="00393C6B"/>
    <w:rsid w:val="0039423E"/>
    <w:rsid w:val="003945B9"/>
    <w:rsid w:val="00394DDA"/>
    <w:rsid w:val="00395A77"/>
    <w:rsid w:val="00397D54"/>
    <w:rsid w:val="003A07CC"/>
    <w:rsid w:val="003A1B84"/>
    <w:rsid w:val="003A3134"/>
    <w:rsid w:val="003A44BA"/>
    <w:rsid w:val="003A62F2"/>
    <w:rsid w:val="003A679B"/>
    <w:rsid w:val="003B30F0"/>
    <w:rsid w:val="003B3358"/>
    <w:rsid w:val="003B471D"/>
    <w:rsid w:val="003B5B85"/>
    <w:rsid w:val="003B7306"/>
    <w:rsid w:val="003B7F0A"/>
    <w:rsid w:val="003C24ED"/>
    <w:rsid w:val="003C2D3C"/>
    <w:rsid w:val="003C4288"/>
    <w:rsid w:val="003C573F"/>
    <w:rsid w:val="003C5DEE"/>
    <w:rsid w:val="003C6824"/>
    <w:rsid w:val="003D2D8F"/>
    <w:rsid w:val="003D2F99"/>
    <w:rsid w:val="003D61D4"/>
    <w:rsid w:val="003D6285"/>
    <w:rsid w:val="003D7AA1"/>
    <w:rsid w:val="003D7E0A"/>
    <w:rsid w:val="003E0018"/>
    <w:rsid w:val="003E0723"/>
    <w:rsid w:val="003E131F"/>
    <w:rsid w:val="003E1FD8"/>
    <w:rsid w:val="003E2725"/>
    <w:rsid w:val="003E40E1"/>
    <w:rsid w:val="003E4F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4292"/>
    <w:rsid w:val="00415177"/>
    <w:rsid w:val="0041526C"/>
    <w:rsid w:val="00417D62"/>
    <w:rsid w:val="0042038F"/>
    <w:rsid w:val="00420A32"/>
    <w:rsid w:val="00420BAB"/>
    <w:rsid w:val="004212EA"/>
    <w:rsid w:val="00421BE7"/>
    <w:rsid w:val="00422715"/>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95F"/>
    <w:rsid w:val="00447B72"/>
    <w:rsid w:val="0045201E"/>
    <w:rsid w:val="00452B22"/>
    <w:rsid w:val="00452D10"/>
    <w:rsid w:val="00453CDE"/>
    <w:rsid w:val="00454C36"/>
    <w:rsid w:val="00457E77"/>
    <w:rsid w:val="004610DD"/>
    <w:rsid w:val="00461DA8"/>
    <w:rsid w:val="00463786"/>
    <w:rsid w:val="00463A56"/>
    <w:rsid w:val="00464305"/>
    <w:rsid w:val="004646F1"/>
    <w:rsid w:val="004648E9"/>
    <w:rsid w:val="00465616"/>
    <w:rsid w:val="00467C5A"/>
    <w:rsid w:val="00470D57"/>
    <w:rsid w:val="004713BA"/>
    <w:rsid w:val="00472D9C"/>
    <w:rsid w:val="0047494B"/>
    <w:rsid w:val="004751F1"/>
    <w:rsid w:val="00475443"/>
    <w:rsid w:val="00475E66"/>
    <w:rsid w:val="0047662E"/>
    <w:rsid w:val="004823D7"/>
    <w:rsid w:val="00482850"/>
    <w:rsid w:val="00486056"/>
    <w:rsid w:val="0048606A"/>
    <w:rsid w:val="00487109"/>
    <w:rsid w:val="00491DAB"/>
    <w:rsid w:val="00493D41"/>
    <w:rsid w:val="004945D6"/>
    <w:rsid w:val="00496793"/>
    <w:rsid w:val="004974D7"/>
    <w:rsid w:val="004A0F2B"/>
    <w:rsid w:val="004A4379"/>
    <w:rsid w:val="004B2CD1"/>
    <w:rsid w:val="004B3310"/>
    <w:rsid w:val="004B45F3"/>
    <w:rsid w:val="004B5436"/>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47FA"/>
    <w:rsid w:val="004D63FE"/>
    <w:rsid w:val="004E0607"/>
    <w:rsid w:val="004E0719"/>
    <w:rsid w:val="004E2429"/>
    <w:rsid w:val="004E3849"/>
    <w:rsid w:val="004E6EE2"/>
    <w:rsid w:val="004E7F06"/>
    <w:rsid w:val="004F1495"/>
    <w:rsid w:val="004F454D"/>
    <w:rsid w:val="004F4F9D"/>
    <w:rsid w:val="004F6B30"/>
    <w:rsid w:val="004F6FE1"/>
    <w:rsid w:val="004F7ADA"/>
    <w:rsid w:val="0050011B"/>
    <w:rsid w:val="00502768"/>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8A3"/>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1CE8"/>
    <w:rsid w:val="00552168"/>
    <w:rsid w:val="00553D51"/>
    <w:rsid w:val="00553ECA"/>
    <w:rsid w:val="00554FDB"/>
    <w:rsid w:val="00555562"/>
    <w:rsid w:val="00555CBB"/>
    <w:rsid w:val="0055641C"/>
    <w:rsid w:val="00556EF4"/>
    <w:rsid w:val="0056188C"/>
    <w:rsid w:val="0056203F"/>
    <w:rsid w:val="005633C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6D35"/>
    <w:rsid w:val="005973E1"/>
    <w:rsid w:val="00597DD9"/>
    <w:rsid w:val="005A15BA"/>
    <w:rsid w:val="005A442B"/>
    <w:rsid w:val="005A67B9"/>
    <w:rsid w:val="005A7F8C"/>
    <w:rsid w:val="005B06BD"/>
    <w:rsid w:val="005B0E73"/>
    <w:rsid w:val="005B195C"/>
    <w:rsid w:val="005B3B7D"/>
    <w:rsid w:val="005B4B5A"/>
    <w:rsid w:val="005B5484"/>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13C"/>
    <w:rsid w:val="005E7F5B"/>
    <w:rsid w:val="005F0F80"/>
    <w:rsid w:val="005F0FCC"/>
    <w:rsid w:val="005F15D9"/>
    <w:rsid w:val="005F2F8F"/>
    <w:rsid w:val="005F3674"/>
    <w:rsid w:val="005F3BD8"/>
    <w:rsid w:val="005F3C10"/>
    <w:rsid w:val="005F4585"/>
    <w:rsid w:val="005F592E"/>
    <w:rsid w:val="0060018B"/>
    <w:rsid w:val="0060111C"/>
    <w:rsid w:val="00602BE0"/>
    <w:rsid w:val="00603DAF"/>
    <w:rsid w:val="00604AF6"/>
    <w:rsid w:val="006057D0"/>
    <w:rsid w:val="0060623A"/>
    <w:rsid w:val="006108AD"/>
    <w:rsid w:val="00610BD0"/>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2E4"/>
    <w:rsid w:val="00647878"/>
    <w:rsid w:val="00647A8A"/>
    <w:rsid w:val="00647BD1"/>
    <w:rsid w:val="00650FCE"/>
    <w:rsid w:val="00654165"/>
    <w:rsid w:val="006544D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76FC1"/>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CCD"/>
    <w:rsid w:val="006B656E"/>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48B7"/>
    <w:rsid w:val="007654C9"/>
    <w:rsid w:val="00766AB5"/>
    <w:rsid w:val="00766C05"/>
    <w:rsid w:val="00766D2F"/>
    <w:rsid w:val="00775CBA"/>
    <w:rsid w:val="007770F7"/>
    <w:rsid w:val="007776D1"/>
    <w:rsid w:val="0078119E"/>
    <w:rsid w:val="00782601"/>
    <w:rsid w:val="00782C76"/>
    <w:rsid w:val="007833DC"/>
    <w:rsid w:val="00785115"/>
    <w:rsid w:val="007852BA"/>
    <w:rsid w:val="007854E3"/>
    <w:rsid w:val="0078618D"/>
    <w:rsid w:val="00786E1A"/>
    <w:rsid w:val="00790278"/>
    <w:rsid w:val="0079097B"/>
    <w:rsid w:val="00791BCA"/>
    <w:rsid w:val="00791D1C"/>
    <w:rsid w:val="0079225A"/>
    <w:rsid w:val="007940E2"/>
    <w:rsid w:val="007959DF"/>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4ED8"/>
    <w:rsid w:val="007C7FB9"/>
    <w:rsid w:val="007D084C"/>
    <w:rsid w:val="007D1202"/>
    <w:rsid w:val="007D1A48"/>
    <w:rsid w:val="007D2122"/>
    <w:rsid w:val="007D216D"/>
    <w:rsid w:val="007D3A6D"/>
    <w:rsid w:val="007D4EF9"/>
    <w:rsid w:val="007D5425"/>
    <w:rsid w:val="007D5DA8"/>
    <w:rsid w:val="007D5DE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DB7"/>
    <w:rsid w:val="0080436E"/>
    <w:rsid w:val="00805943"/>
    <w:rsid w:val="0080645E"/>
    <w:rsid w:val="008065EC"/>
    <w:rsid w:val="008076FE"/>
    <w:rsid w:val="00807E25"/>
    <w:rsid w:val="00813241"/>
    <w:rsid w:val="00813EA8"/>
    <w:rsid w:val="0081411B"/>
    <w:rsid w:val="00815A7E"/>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3593"/>
    <w:rsid w:val="00854497"/>
    <w:rsid w:val="0085531B"/>
    <w:rsid w:val="008553D8"/>
    <w:rsid w:val="00857086"/>
    <w:rsid w:val="00861D4D"/>
    <w:rsid w:val="00862128"/>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EE9"/>
    <w:rsid w:val="00892440"/>
    <w:rsid w:val="008925C7"/>
    <w:rsid w:val="00892F61"/>
    <w:rsid w:val="00893D47"/>
    <w:rsid w:val="00893F79"/>
    <w:rsid w:val="00895D29"/>
    <w:rsid w:val="0089771B"/>
    <w:rsid w:val="00897E39"/>
    <w:rsid w:val="008A05C2"/>
    <w:rsid w:val="008A1957"/>
    <w:rsid w:val="008A19EA"/>
    <w:rsid w:val="008A22CB"/>
    <w:rsid w:val="008A36D5"/>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1D25"/>
    <w:rsid w:val="00913355"/>
    <w:rsid w:val="00915844"/>
    <w:rsid w:val="00915F1D"/>
    <w:rsid w:val="00916926"/>
    <w:rsid w:val="00916F3F"/>
    <w:rsid w:val="00920430"/>
    <w:rsid w:val="00921FE8"/>
    <w:rsid w:val="00923194"/>
    <w:rsid w:val="00923C29"/>
    <w:rsid w:val="00923EE6"/>
    <w:rsid w:val="00925F4A"/>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570E2"/>
    <w:rsid w:val="00960990"/>
    <w:rsid w:val="00961B99"/>
    <w:rsid w:val="009624AB"/>
    <w:rsid w:val="00962CE0"/>
    <w:rsid w:val="0096352D"/>
    <w:rsid w:val="00964F06"/>
    <w:rsid w:val="00966277"/>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64A"/>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3BB"/>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00C"/>
    <w:rsid w:val="00A7429D"/>
    <w:rsid w:val="00A746CC"/>
    <w:rsid w:val="00A7704C"/>
    <w:rsid w:val="00A779B2"/>
    <w:rsid w:val="00A77F53"/>
    <w:rsid w:val="00A8373D"/>
    <w:rsid w:val="00A844C6"/>
    <w:rsid w:val="00A84920"/>
    <w:rsid w:val="00A84E85"/>
    <w:rsid w:val="00A85002"/>
    <w:rsid w:val="00A90D60"/>
    <w:rsid w:val="00A92208"/>
    <w:rsid w:val="00A922EB"/>
    <w:rsid w:val="00A93235"/>
    <w:rsid w:val="00A95426"/>
    <w:rsid w:val="00A95C93"/>
    <w:rsid w:val="00A961C1"/>
    <w:rsid w:val="00A97296"/>
    <w:rsid w:val="00A972DA"/>
    <w:rsid w:val="00A975CB"/>
    <w:rsid w:val="00A9787A"/>
    <w:rsid w:val="00A97ABC"/>
    <w:rsid w:val="00A97ECC"/>
    <w:rsid w:val="00AA285F"/>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E6949"/>
    <w:rsid w:val="00AF1199"/>
    <w:rsid w:val="00AF1E0E"/>
    <w:rsid w:val="00AF3E0C"/>
    <w:rsid w:val="00AF3E57"/>
    <w:rsid w:val="00AF5876"/>
    <w:rsid w:val="00AF68D2"/>
    <w:rsid w:val="00AF787B"/>
    <w:rsid w:val="00B01868"/>
    <w:rsid w:val="00B0411F"/>
    <w:rsid w:val="00B05AC3"/>
    <w:rsid w:val="00B07BE0"/>
    <w:rsid w:val="00B11134"/>
    <w:rsid w:val="00B11B6E"/>
    <w:rsid w:val="00B122C2"/>
    <w:rsid w:val="00B1516C"/>
    <w:rsid w:val="00B1546E"/>
    <w:rsid w:val="00B17615"/>
    <w:rsid w:val="00B20472"/>
    <w:rsid w:val="00B22C39"/>
    <w:rsid w:val="00B2310F"/>
    <w:rsid w:val="00B232FC"/>
    <w:rsid w:val="00B24BD8"/>
    <w:rsid w:val="00B25B7A"/>
    <w:rsid w:val="00B27968"/>
    <w:rsid w:val="00B302B1"/>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086"/>
    <w:rsid w:val="00C07CD9"/>
    <w:rsid w:val="00C07EE1"/>
    <w:rsid w:val="00C11241"/>
    <w:rsid w:val="00C116AA"/>
    <w:rsid w:val="00C14A6A"/>
    <w:rsid w:val="00C16FFB"/>
    <w:rsid w:val="00C17858"/>
    <w:rsid w:val="00C17CFA"/>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B43"/>
    <w:rsid w:val="00C97465"/>
    <w:rsid w:val="00CA0029"/>
    <w:rsid w:val="00CA062C"/>
    <w:rsid w:val="00CA098E"/>
    <w:rsid w:val="00CA20E7"/>
    <w:rsid w:val="00CA3DCB"/>
    <w:rsid w:val="00CA40B8"/>
    <w:rsid w:val="00CA4B1D"/>
    <w:rsid w:val="00CA5057"/>
    <w:rsid w:val="00CA6280"/>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3B48"/>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4E10"/>
    <w:rsid w:val="00D0504A"/>
    <w:rsid w:val="00D06004"/>
    <w:rsid w:val="00D063B8"/>
    <w:rsid w:val="00D07E6D"/>
    <w:rsid w:val="00D1057C"/>
    <w:rsid w:val="00D12733"/>
    <w:rsid w:val="00D13851"/>
    <w:rsid w:val="00D13FB7"/>
    <w:rsid w:val="00D14C7B"/>
    <w:rsid w:val="00D22696"/>
    <w:rsid w:val="00D245AE"/>
    <w:rsid w:val="00D25267"/>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58BE"/>
    <w:rsid w:val="00D46CC5"/>
    <w:rsid w:val="00D475BD"/>
    <w:rsid w:val="00D50107"/>
    <w:rsid w:val="00D5020D"/>
    <w:rsid w:val="00D5029D"/>
    <w:rsid w:val="00D5056C"/>
    <w:rsid w:val="00D50822"/>
    <w:rsid w:val="00D51B7B"/>
    <w:rsid w:val="00D5312E"/>
    <w:rsid w:val="00D53B02"/>
    <w:rsid w:val="00D54F09"/>
    <w:rsid w:val="00D55B84"/>
    <w:rsid w:val="00D564B8"/>
    <w:rsid w:val="00D5777B"/>
    <w:rsid w:val="00D600FE"/>
    <w:rsid w:val="00D60249"/>
    <w:rsid w:val="00D63856"/>
    <w:rsid w:val="00D6420B"/>
    <w:rsid w:val="00D65CDF"/>
    <w:rsid w:val="00D672C2"/>
    <w:rsid w:val="00D678EE"/>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56AE"/>
    <w:rsid w:val="00D96D76"/>
    <w:rsid w:val="00D97448"/>
    <w:rsid w:val="00D9750F"/>
    <w:rsid w:val="00DA0332"/>
    <w:rsid w:val="00DA043C"/>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3987"/>
    <w:rsid w:val="00DE48AB"/>
    <w:rsid w:val="00DE4C0D"/>
    <w:rsid w:val="00DE4FDB"/>
    <w:rsid w:val="00DE560B"/>
    <w:rsid w:val="00DE560E"/>
    <w:rsid w:val="00DF1523"/>
    <w:rsid w:val="00DF2439"/>
    <w:rsid w:val="00DF4C29"/>
    <w:rsid w:val="00DF5662"/>
    <w:rsid w:val="00DF5A48"/>
    <w:rsid w:val="00DF5E51"/>
    <w:rsid w:val="00E01BAB"/>
    <w:rsid w:val="00E022CB"/>
    <w:rsid w:val="00E02C7F"/>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64F"/>
    <w:rsid w:val="00E35AD5"/>
    <w:rsid w:val="00E36C1A"/>
    <w:rsid w:val="00E40567"/>
    <w:rsid w:val="00E40BAF"/>
    <w:rsid w:val="00E41650"/>
    <w:rsid w:val="00E41902"/>
    <w:rsid w:val="00E4217B"/>
    <w:rsid w:val="00E429AD"/>
    <w:rsid w:val="00E42E7F"/>
    <w:rsid w:val="00E4371C"/>
    <w:rsid w:val="00E44593"/>
    <w:rsid w:val="00E4470F"/>
    <w:rsid w:val="00E44C43"/>
    <w:rsid w:val="00E45094"/>
    <w:rsid w:val="00E459C0"/>
    <w:rsid w:val="00E46182"/>
    <w:rsid w:val="00E501CB"/>
    <w:rsid w:val="00E503CE"/>
    <w:rsid w:val="00E504D1"/>
    <w:rsid w:val="00E50820"/>
    <w:rsid w:val="00E5088B"/>
    <w:rsid w:val="00E50EF3"/>
    <w:rsid w:val="00E5112B"/>
    <w:rsid w:val="00E51F7C"/>
    <w:rsid w:val="00E52B5F"/>
    <w:rsid w:val="00E53CAA"/>
    <w:rsid w:val="00E55B72"/>
    <w:rsid w:val="00E5675D"/>
    <w:rsid w:val="00E56F22"/>
    <w:rsid w:val="00E60E45"/>
    <w:rsid w:val="00E6161B"/>
    <w:rsid w:val="00E61EB7"/>
    <w:rsid w:val="00E62F28"/>
    <w:rsid w:val="00E66D17"/>
    <w:rsid w:val="00E66E51"/>
    <w:rsid w:val="00E7113C"/>
    <w:rsid w:val="00E726D8"/>
    <w:rsid w:val="00E731B2"/>
    <w:rsid w:val="00E745E8"/>
    <w:rsid w:val="00E76428"/>
    <w:rsid w:val="00E764FD"/>
    <w:rsid w:val="00E775E1"/>
    <w:rsid w:val="00E805FB"/>
    <w:rsid w:val="00E83A9B"/>
    <w:rsid w:val="00E849E0"/>
    <w:rsid w:val="00E85478"/>
    <w:rsid w:val="00E85A7B"/>
    <w:rsid w:val="00E868C6"/>
    <w:rsid w:val="00E90F96"/>
    <w:rsid w:val="00E91938"/>
    <w:rsid w:val="00E940DE"/>
    <w:rsid w:val="00E9461D"/>
    <w:rsid w:val="00E9582F"/>
    <w:rsid w:val="00EA316B"/>
    <w:rsid w:val="00EA53FD"/>
    <w:rsid w:val="00EA5655"/>
    <w:rsid w:val="00EA6245"/>
    <w:rsid w:val="00EA637B"/>
    <w:rsid w:val="00EB0AB1"/>
    <w:rsid w:val="00EB0F36"/>
    <w:rsid w:val="00EB3E17"/>
    <w:rsid w:val="00EB6ACB"/>
    <w:rsid w:val="00EB7362"/>
    <w:rsid w:val="00EC0BFB"/>
    <w:rsid w:val="00EC2DC3"/>
    <w:rsid w:val="00EC3109"/>
    <w:rsid w:val="00EC3366"/>
    <w:rsid w:val="00EC3578"/>
    <w:rsid w:val="00EC5916"/>
    <w:rsid w:val="00EC5E73"/>
    <w:rsid w:val="00EC6778"/>
    <w:rsid w:val="00EC6A13"/>
    <w:rsid w:val="00ED049F"/>
    <w:rsid w:val="00ED1B72"/>
    <w:rsid w:val="00ED1E94"/>
    <w:rsid w:val="00ED37E5"/>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23E2"/>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7500"/>
    <w:rsid w:val="00F57517"/>
    <w:rsid w:val="00F5796C"/>
    <w:rsid w:val="00F57AEB"/>
    <w:rsid w:val="00F601F4"/>
    <w:rsid w:val="00F6076E"/>
    <w:rsid w:val="00F61233"/>
    <w:rsid w:val="00F61CC8"/>
    <w:rsid w:val="00F61F59"/>
    <w:rsid w:val="00F637CA"/>
    <w:rsid w:val="00F644FE"/>
    <w:rsid w:val="00F66807"/>
    <w:rsid w:val="00F67398"/>
    <w:rsid w:val="00F72DFC"/>
    <w:rsid w:val="00F7352C"/>
    <w:rsid w:val="00F73E96"/>
    <w:rsid w:val="00F74965"/>
    <w:rsid w:val="00F75DC6"/>
    <w:rsid w:val="00F75F54"/>
    <w:rsid w:val="00F7752F"/>
    <w:rsid w:val="00F808D1"/>
    <w:rsid w:val="00F8201A"/>
    <w:rsid w:val="00F830CB"/>
    <w:rsid w:val="00F839EC"/>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22C4"/>
    <w:rsid w:val="00FB2CD4"/>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2BC4"/>
    <w:rsid w:val="00FE541D"/>
    <w:rsid w:val="00FE54CE"/>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E3AA8A7A-A25F-421C-AFEE-1CA7EFA1A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paragraph" w:customStyle="1" w:styleId="ZchnZchn00">
    <w:name w:val="Zchn Zchn00"/>
    <w:semiHidden/>
    <w:rsid w:val="00272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82022">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0548915">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6444146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5AIRPNAIUNRU-1328258698-1519</_dlc_DocId>
    <_dlc_DocIdUrl xmlns="71c5aaf6-e6ce-465b-b873-5148d2a4c105">
      <Url>https://nokia.sharepoint.com/sites/c5g/5gradio/_layouts/15/DocIdRedir.aspx?ID=5AIRPNAIUNRU-1328258698-1519</Url>
      <Description>5AIRPNAIUNRU-1328258698-1519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purl.org/dc/terms/"/>
    <ds:schemaRef ds:uri="http://schemas.microsoft.com/office/2006/documentManagement/types"/>
    <ds:schemaRef ds:uri="89a48c40-3d93-469d-b9d4-51d7ced6a166"/>
    <ds:schemaRef ds:uri="dca1a702-c131-4c0a-94d3-ca02808a59d1"/>
    <ds:schemaRef ds:uri="http://www.w3.org/XML/1998/namespace"/>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71c5aaf6-e6ce-465b-b873-5148d2a4c105"/>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31BB48D2-320E-4268-8107-EB75284C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7245F-0C51-4946-96EF-702130BCE0E0}">
  <ds:schemaRefs>
    <ds:schemaRef ds:uri="http://schemas.microsoft.com/sharepoint/events"/>
  </ds:schemaRefs>
</ds:datastoreItem>
</file>

<file path=customXml/itemProps6.xml><?xml version="1.0" encoding="utf-8"?>
<ds:datastoreItem xmlns:ds="http://schemas.openxmlformats.org/officeDocument/2006/customXml" ds:itemID="{11A9C69E-DA31-4116-BB36-C531076C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441</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2013-03-22T23:57:00Z</cp:lastPrinted>
  <dcterms:created xsi:type="dcterms:W3CDTF">2021-01-15T17:13:00Z</dcterms:created>
  <dcterms:modified xsi:type="dcterms:W3CDTF">2021-01-15T17:13:00Z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bb5cf815-10ff-49b4-bbd0-fa682135e555</vt:lpwstr>
  </property>
</Properties>
</file>